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A2F" w:rsidRDefault="00624A2F" w:rsidP="001F3402">
      <w:pPr>
        <w:tabs>
          <w:tab w:val="center" w:pos="0"/>
        </w:tabs>
        <w:outlineLvl w:val="0"/>
        <w:rPr>
          <w:noProof/>
        </w:rPr>
      </w:pPr>
      <w:bookmarkStart w:id="0" w:name="_GoBack"/>
      <w:bookmarkEnd w:id="0"/>
      <w:r>
        <w:rPr>
          <w:noProof/>
        </w:rPr>
        <w:t xml:space="preserve">                                                                                                                               Проект  </w:t>
      </w:r>
    </w:p>
    <w:p w:rsidR="00624A2F" w:rsidRDefault="00624A2F" w:rsidP="0033250B">
      <w:pPr>
        <w:tabs>
          <w:tab w:val="center" w:pos="0"/>
        </w:tabs>
        <w:ind w:left="6372"/>
        <w:jc w:val="center"/>
        <w:outlineLvl w:val="0"/>
        <w:rPr>
          <w:noProof/>
        </w:rPr>
      </w:pPr>
      <w:r>
        <w:rPr>
          <w:noProof/>
        </w:rPr>
        <w:t xml:space="preserve"> внесен Губернатором</w:t>
      </w:r>
    </w:p>
    <w:p w:rsidR="00624A2F" w:rsidRDefault="00624A2F" w:rsidP="00DF6B79">
      <w:pPr>
        <w:tabs>
          <w:tab w:val="center" w:pos="0"/>
        </w:tabs>
        <w:ind w:firstLine="5760"/>
        <w:jc w:val="center"/>
        <w:rPr>
          <w:noProof/>
        </w:rPr>
      </w:pPr>
      <w:r>
        <w:rPr>
          <w:noProof/>
        </w:rPr>
        <w:t xml:space="preserve">          Забайкальского края</w:t>
      </w:r>
    </w:p>
    <w:p w:rsidR="00624A2F" w:rsidRPr="00912C2A" w:rsidRDefault="00624A2F" w:rsidP="0033250B">
      <w:pPr>
        <w:tabs>
          <w:tab w:val="center" w:pos="0"/>
        </w:tabs>
        <w:ind w:firstLine="5760"/>
        <w:jc w:val="center"/>
        <w:rPr>
          <w:noProof/>
          <w:sz w:val="28"/>
          <w:szCs w:val="28"/>
        </w:rPr>
      </w:pPr>
    </w:p>
    <w:p w:rsidR="00624A2F" w:rsidRDefault="00624A2F" w:rsidP="0033250B">
      <w:pPr>
        <w:tabs>
          <w:tab w:val="center" w:pos="4677"/>
          <w:tab w:val="left" w:pos="7260"/>
        </w:tabs>
        <w:jc w:val="center"/>
        <w:rPr>
          <w:sz w:val="28"/>
          <w:szCs w:val="28"/>
        </w:rPr>
      </w:pPr>
      <w:r w:rsidRPr="005214A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копия  чб ярче" style="width:56.25pt;height:61.5pt;visibility:visible">
            <v:imagedata r:id="rId7" o:title=""/>
          </v:shape>
        </w:pict>
      </w:r>
    </w:p>
    <w:p w:rsidR="00624A2F" w:rsidRDefault="00624A2F" w:rsidP="0033250B">
      <w:pPr>
        <w:tabs>
          <w:tab w:val="center" w:pos="4677"/>
          <w:tab w:val="left" w:pos="7260"/>
        </w:tabs>
        <w:rPr>
          <w:sz w:val="28"/>
          <w:szCs w:val="28"/>
        </w:rPr>
      </w:pPr>
    </w:p>
    <w:p w:rsidR="00624A2F" w:rsidRDefault="00624A2F" w:rsidP="0033250B">
      <w:pPr>
        <w:jc w:val="center"/>
        <w:outlineLvl w:val="0"/>
        <w:rPr>
          <w:b/>
          <w:spacing w:val="-14"/>
          <w:sz w:val="40"/>
          <w:szCs w:val="40"/>
        </w:rPr>
      </w:pPr>
      <w:r>
        <w:rPr>
          <w:b/>
          <w:spacing w:val="-14"/>
          <w:sz w:val="32"/>
          <w:szCs w:val="32"/>
        </w:rPr>
        <w:t>ЗАКОНОДАТЕЛЬНОЕ СОБРАНИЕ ЗАБАЙКАЛЬСКОГО КРАЯ</w:t>
      </w:r>
    </w:p>
    <w:p w:rsidR="00624A2F" w:rsidRDefault="00624A2F" w:rsidP="00E76E46">
      <w:pPr>
        <w:tabs>
          <w:tab w:val="center" w:pos="4677"/>
          <w:tab w:val="left" w:pos="7260"/>
        </w:tabs>
        <w:spacing w:before="240" w:after="120"/>
        <w:jc w:val="center"/>
        <w:outlineLvl w:val="0"/>
        <w:rPr>
          <w:spacing w:val="40"/>
          <w:sz w:val="40"/>
          <w:szCs w:val="40"/>
        </w:rPr>
      </w:pPr>
      <w:r>
        <w:rPr>
          <w:b/>
          <w:spacing w:val="40"/>
          <w:sz w:val="40"/>
          <w:szCs w:val="40"/>
        </w:rPr>
        <w:t>ПОСТАНОВЛЕНИЕ</w:t>
      </w:r>
    </w:p>
    <w:p w:rsidR="00624A2F" w:rsidRPr="00A41D48" w:rsidRDefault="00624A2F" w:rsidP="0033250B">
      <w:pPr>
        <w:spacing w:before="120" w:after="120"/>
        <w:jc w:val="center"/>
        <w:rPr>
          <w:b/>
          <w:sz w:val="28"/>
          <w:szCs w:val="28"/>
        </w:rPr>
      </w:pPr>
      <w:r w:rsidRPr="00AC5C87">
        <w:rPr>
          <w:b/>
          <w:color w:val="000000"/>
          <w:sz w:val="28"/>
          <w:szCs w:val="28"/>
        </w:rPr>
        <w:t>О</w:t>
      </w:r>
      <w:r w:rsidRPr="00AC5C87">
        <w:rPr>
          <w:b/>
          <w:bCs/>
          <w:iCs/>
          <w:caps/>
          <w:color w:val="000000"/>
          <w:sz w:val="28"/>
          <w:szCs w:val="28"/>
        </w:rPr>
        <w:t xml:space="preserve"> </w:t>
      </w:r>
      <w:r w:rsidRPr="00AC5C87">
        <w:rPr>
          <w:b/>
          <w:sz w:val="28"/>
          <w:szCs w:val="28"/>
        </w:rPr>
        <w:t xml:space="preserve">присвоении почетных профессиональных званий </w:t>
      </w:r>
      <w:r>
        <w:rPr>
          <w:b/>
          <w:sz w:val="28"/>
          <w:szCs w:val="28"/>
        </w:rPr>
        <w:br/>
      </w:r>
      <w:r w:rsidRPr="00AC5C87">
        <w:rPr>
          <w:b/>
          <w:sz w:val="28"/>
          <w:szCs w:val="28"/>
        </w:rPr>
        <w:t>Забайкальского края</w:t>
      </w:r>
    </w:p>
    <w:p w:rsidR="00624A2F" w:rsidRPr="00AC5C87" w:rsidRDefault="00624A2F" w:rsidP="0033250B">
      <w:pPr>
        <w:spacing w:before="120"/>
        <w:ind w:right="145" w:firstLine="709"/>
        <w:jc w:val="both"/>
        <w:rPr>
          <w:sz w:val="16"/>
          <w:szCs w:val="16"/>
        </w:rPr>
      </w:pPr>
    </w:p>
    <w:p w:rsidR="00624A2F" w:rsidRDefault="00624A2F" w:rsidP="00AC5C87">
      <w:pPr>
        <w:spacing w:before="120"/>
        <w:ind w:right="14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частью 1 статьи 5 Закона Забайкальского края </w:t>
      </w:r>
      <w:r>
        <w:rPr>
          <w:color w:val="000000"/>
          <w:sz w:val="28"/>
          <w:szCs w:val="28"/>
        </w:rPr>
        <w:br/>
        <w:t>"О наградах в Забайкальском крае" Законодательное Собрание</w:t>
      </w:r>
      <w:r>
        <w:rPr>
          <w:color w:val="000000"/>
          <w:sz w:val="28"/>
          <w:szCs w:val="28"/>
        </w:rPr>
        <w:br/>
        <w:t xml:space="preserve">Забайкальского края </w:t>
      </w:r>
      <w:r>
        <w:rPr>
          <w:b/>
          <w:bCs/>
          <w:color w:val="000000"/>
          <w:spacing w:val="40"/>
          <w:sz w:val="28"/>
          <w:szCs w:val="28"/>
        </w:rPr>
        <w:t>постановляет:</w:t>
      </w:r>
    </w:p>
    <w:p w:rsidR="00624A2F" w:rsidRDefault="00624A2F" w:rsidP="00AC5C87">
      <w:pPr>
        <w:jc w:val="both"/>
        <w:rPr>
          <w:b/>
          <w:sz w:val="16"/>
          <w:szCs w:val="16"/>
        </w:rPr>
      </w:pPr>
    </w:p>
    <w:tbl>
      <w:tblPr>
        <w:tblW w:w="9570" w:type="dxa"/>
        <w:tblLook w:val="00A0"/>
      </w:tblPr>
      <w:tblGrid>
        <w:gridCol w:w="3758"/>
        <w:gridCol w:w="22"/>
        <w:gridCol w:w="630"/>
        <w:gridCol w:w="5376"/>
      </w:tblGrid>
      <w:tr w:rsidR="00624A2F" w:rsidRPr="00044EF2" w:rsidTr="00B62BCB">
        <w:tc>
          <w:tcPr>
            <w:tcW w:w="9570" w:type="dxa"/>
            <w:gridSpan w:val="4"/>
          </w:tcPr>
          <w:p w:rsidR="00624A2F" w:rsidRPr="00E25897" w:rsidRDefault="00624A2F" w:rsidP="00213020">
            <w:pPr>
              <w:tabs>
                <w:tab w:val="left" w:pos="0"/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E25897">
              <w:rPr>
                <w:sz w:val="28"/>
                <w:szCs w:val="28"/>
              </w:rPr>
              <w:t xml:space="preserve">а заслуги и высокое мастерство в профессиональной деятельности </w:t>
            </w:r>
            <w:r>
              <w:rPr>
                <w:sz w:val="28"/>
                <w:szCs w:val="28"/>
              </w:rPr>
              <w:br/>
            </w:r>
            <w:r w:rsidRPr="00E25897">
              <w:rPr>
                <w:sz w:val="28"/>
                <w:szCs w:val="28"/>
              </w:rPr>
              <w:t>присвоить почетные профессиональные звания Забайкальского края:</w:t>
            </w: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Pr="009337EC" w:rsidRDefault="00624A2F" w:rsidP="00E25897">
            <w:pPr>
              <w:jc w:val="center"/>
              <w:rPr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Default="00624A2F" w:rsidP="001F29BC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 xml:space="preserve">"ЗАСЛУЖЕННЫЙ </w:t>
            </w:r>
            <w:r>
              <w:rPr>
                <w:b/>
                <w:i/>
                <w:color w:val="000000"/>
                <w:sz w:val="28"/>
                <w:szCs w:val="28"/>
              </w:rPr>
              <w:t>РАБОТНИК КУЛЬТУРЫ</w:t>
            </w:r>
          </w:p>
          <w:p w:rsidR="00624A2F" w:rsidRDefault="00624A2F" w:rsidP="001F29BC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>ЗАБАЙКАЛЬСКОГО КРАЯ"</w:t>
            </w:r>
          </w:p>
          <w:p w:rsidR="00624A2F" w:rsidRPr="001F29BC" w:rsidRDefault="00624A2F" w:rsidP="00A10FCD">
            <w:pPr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624A2F" w:rsidRDefault="00624A2F" w:rsidP="001F29BC">
            <w:pPr>
              <w:tabs>
                <w:tab w:val="left" w:pos="142"/>
              </w:tabs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 w:rsidRPr="00F5759C">
              <w:rPr>
                <w:b/>
                <w:sz w:val="28"/>
                <w:szCs w:val="28"/>
              </w:rPr>
              <w:t xml:space="preserve">по </w:t>
            </w:r>
            <w:r>
              <w:rPr>
                <w:b/>
                <w:sz w:val="28"/>
                <w:szCs w:val="28"/>
              </w:rPr>
              <w:t xml:space="preserve">городскому округу 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ород Чита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</w:p>
          <w:p w:rsidR="00624A2F" w:rsidRPr="001F29BC" w:rsidRDefault="00624A2F" w:rsidP="00A10FCD">
            <w:pPr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  <w:tbl>
            <w:tblPr>
              <w:tblW w:w="9464" w:type="dxa"/>
              <w:tblLook w:val="00A0"/>
            </w:tblPr>
            <w:tblGrid>
              <w:gridCol w:w="4501"/>
              <w:gridCol w:w="490"/>
              <w:gridCol w:w="4473"/>
            </w:tblGrid>
            <w:tr w:rsidR="00624A2F" w:rsidRPr="001717BF" w:rsidTr="002E71E6">
              <w:tc>
                <w:tcPr>
                  <w:tcW w:w="4501" w:type="dxa"/>
                </w:tcPr>
                <w:p w:rsidR="00624A2F" w:rsidRDefault="00624A2F" w:rsidP="002E71E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Рязанцевой </w:t>
                  </w:r>
                </w:p>
                <w:p w:rsidR="00624A2F" w:rsidRDefault="00624A2F" w:rsidP="008A30E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Ирине Владимировне</w:t>
                  </w:r>
                </w:p>
              </w:tc>
              <w:tc>
                <w:tcPr>
                  <w:tcW w:w="490" w:type="dxa"/>
                </w:tcPr>
                <w:p w:rsidR="00624A2F" w:rsidRDefault="00624A2F" w:rsidP="002E71E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4473" w:type="dxa"/>
                </w:tcPr>
                <w:p w:rsidR="00624A2F" w:rsidRPr="001717BF" w:rsidRDefault="00624A2F" w:rsidP="00C7744A">
                  <w:pPr>
                    <w:tabs>
                      <w:tab w:val="left" w:pos="0"/>
                    </w:tabs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руководителю коллектива сам</w:t>
                  </w:r>
                  <w:r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>деятельного искусства муниц</w:t>
                  </w:r>
                  <w:r>
                    <w:rPr>
                      <w:sz w:val="28"/>
                      <w:szCs w:val="28"/>
                    </w:rPr>
                    <w:t>и</w:t>
                  </w:r>
                  <w:r>
                    <w:rPr>
                      <w:sz w:val="28"/>
                      <w:szCs w:val="28"/>
                    </w:rPr>
                    <w:t xml:space="preserve">пального бюджетного учреждения культуры </w:t>
                  </w:r>
                  <w:r>
                    <w:rPr>
                      <w:color w:val="000000"/>
                      <w:sz w:val="28"/>
                      <w:szCs w:val="28"/>
                    </w:rPr>
                    <w:t>"Культурно-досуговый центр "Юность"</w:t>
                  </w:r>
                </w:p>
              </w:tc>
            </w:tr>
          </w:tbl>
          <w:p w:rsidR="00624A2F" w:rsidRPr="008A30EA" w:rsidRDefault="00624A2F" w:rsidP="00A10FCD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16"/>
                <w:szCs w:val="16"/>
              </w:rPr>
            </w:pPr>
          </w:p>
          <w:p w:rsidR="00624A2F" w:rsidRDefault="00624A2F" w:rsidP="00A10FCD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 xml:space="preserve">"ЗАСЛУЖЕННЫЙ </w:t>
            </w:r>
            <w:r>
              <w:rPr>
                <w:b/>
                <w:i/>
                <w:color w:val="000000"/>
                <w:sz w:val="28"/>
                <w:szCs w:val="28"/>
              </w:rPr>
              <w:t>РАБОТНИК ОБРАЗОВАНИЯ</w:t>
            </w:r>
          </w:p>
          <w:p w:rsidR="00624A2F" w:rsidRDefault="00624A2F" w:rsidP="00A10FCD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>ЗАБАЙКАЛЬСКОГО КРАЯ"</w:t>
            </w:r>
          </w:p>
          <w:p w:rsidR="00624A2F" w:rsidRPr="005A0A9D" w:rsidRDefault="00624A2F" w:rsidP="006B414B">
            <w:pPr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624A2F" w:rsidRDefault="00624A2F" w:rsidP="00AE48CB">
            <w:pPr>
              <w:tabs>
                <w:tab w:val="left" w:pos="142"/>
              </w:tabs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 w:rsidRPr="00F5759C">
              <w:rPr>
                <w:b/>
                <w:sz w:val="28"/>
                <w:szCs w:val="28"/>
              </w:rPr>
              <w:t xml:space="preserve">по </w:t>
            </w:r>
            <w:r>
              <w:rPr>
                <w:b/>
                <w:sz w:val="28"/>
                <w:szCs w:val="28"/>
              </w:rPr>
              <w:t xml:space="preserve">городскому округу 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ород Чита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</w:p>
          <w:p w:rsidR="00624A2F" w:rsidRPr="009337EC" w:rsidRDefault="00624A2F" w:rsidP="00AE48CB">
            <w:pPr>
              <w:tabs>
                <w:tab w:val="left" w:pos="142"/>
              </w:tabs>
              <w:jc w:val="center"/>
              <w:rPr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3685" w:type="dxa"/>
          </w:tcPr>
          <w:p w:rsidR="00624A2F" w:rsidRDefault="00624A2F" w:rsidP="00AE48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Воскресенской</w:t>
            </w:r>
          </w:p>
          <w:p w:rsidR="00624A2F" w:rsidRDefault="00624A2F" w:rsidP="001F29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Татьяне Геннадьевне</w:t>
            </w:r>
          </w:p>
        </w:tc>
        <w:tc>
          <w:tcPr>
            <w:tcW w:w="660" w:type="dxa"/>
            <w:gridSpan w:val="2"/>
          </w:tcPr>
          <w:p w:rsidR="00624A2F" w:rsidRDefault="00624A2F" w:rsidP="00740D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Default="00624A2F" w:rsidP="00270409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преподавателю Государственного профе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сионального образовательного учрежд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"Забайкальское краевое училище культуры"</w:t>
            </w:r>
            <w:r w:rsidRPr="00270409">
              <w:rPr>
                <w:color w:val="000000"/>
                <w:sz w:val="28"/>
                <w:szCs w:val="28"/>
              </w:rPr>
              <w:t xml:space="preserve"> </w:t>
            </w:r>
          </w:p>
          <w:p w:rsidR="00624A2F" w:rsidRPr="00270409" w:rsidRDefault="00624A2F" w:rsidP="00270409">
            <w:pPr>
              <w:tabs>
                <w:tab w:val="left" w:pos="0"/>
              </w:tabs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Default="00624A2F" w:rsidP="00D71829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F5759C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 xml:space="preserve"> Краснокаменскому муниципальному округу Забайкальского края</w:t>
            </w:r>
          </w:p>
          <w:p w:rsidR="00624A2F" w:rsidRPr="00D71829" w:rsidRDefault="00624A2F" w:rsidP="00D71829">
            <w:pPr>
              <w:tabs>
                <w:tab w:val="left" w:pos="0"/>
              </w:tabs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3685" w:type="dxa"/>
          </w:tcPr>
          <w:p w:rsidR="00624A2F" w:rsidRDefault="00624A2F" w:rsidP="00BE1D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Фёдоровой</w:t>
            </w:r>
          </w:p>
          <w:p w:rsidR="00624A2F" w:rsidRDefault="00624A2F" w:rsidP="001F29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Елене Ивановне</w:t>
            </w:r>
          </w:p>
        </w:tc>
        <w:tc>
          <w:tcPr>
            <w:tcW w:w="660" w:type="dxa"/>
            <w:gridSpan w:val="2"/>
          </w:tcPr>
          <w:p w:rsidR="00624A2F" w:rsidRDefault="00624A2F" w:rsidP="002E71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Default="00624A2F" w:rsidP="000D413C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учителю-дефектологу Муниципального автономного дошкольного образовател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 xml:space="preserve">ного учреждения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color w:val="000000"/>
                <w:sz w:val="28"/>
                <w:szCs w:val="28"/>
              </w:rPr>
              <w:t>детский сад компенс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рующей направленности № 11 "Улыбка"</w:t>
            </w:r>
          </w:p>
          <w:p w:rsidR="00624A2F" w:rsidRPr="00D71829" w:rsidRDefault="00624A2F" w:rsidP="000D413C">
            <w:pPr>
              <w:tabs>
                <w:tab w:val="left" w:pos="0"/>
              </w:tabs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Default="00624A2F" w:rsidP="00EF4883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A54A18">
              <w:rPr>
                <w:b/>
                <w:sz w:val="28"/>
                <w:szCs w:val="28"/>
              </w:rPr>
              <w:t xml:space="preserve">по </w:t>
            </w:r>
            <w:r>
              <w:rPr>
                <w:b/>
                <w:sz w:val="28"/>
                <w:szCs w:val="28"/>
              </w:rPr>
              <w:t>Петровск-Забайкальскому муниципальному округу</w:t>
            </w:r>
          </w:p>
          <w:p w:rsidR="00624A2F" w:rsidRDefault="00624A2F" w:rsidP="00EF4883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Забайкальского края</w:t>
            </w:r>
          </w:p>
          <w:p w:rsidR="00624A2F" w:rsidRPr="000D0A59" w:rsidRDefault="00624A2F" w:rsidP="00EF4883">
            <w:pPr>
              <w:tabs>
                <w:tab w:val="left" w:pos="0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3685" w:type="dxa"/>
          </w:tcPr>
          <w:p w:rsidR="00624A2F" w:rsidRDefault="00624A2F" w:rsidP="00BE1D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Сосновскому</w:t>
            </w:r>
          </w:p>
          <w:p w:rsidR="00624A2F" w:rsidRDefault="00624A2F" w:rsidP="00BE1D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Алексею Владимировичу</w:t>
            </w:r>
          </w:p>
        </w:tc>
        <w:tc>
          <w:tcPr>
            <w:tcW w:w="660" w:type="dxa"/>
            <w:gridSpan w:val="2"/>
          </w:tcPr>
          <w:p w:rsidR="00624A2F" w:rsidRDefault="00624A2F" w:rsidP="002E71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Default="00624A2F" w:rsidP="000D413C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тренеру-преподавателю Муниципального учреждения дополнительного образования районная детско-юношеская спортивная школа</w:t>
            </w:r>
          </w:p>
          <w:p w:rsidR="00624A2F" w:rsidRPr="000D0A59" w:rsidRDefault="00624A2F" w:rsidP="000D413C">
            <w:pPr>
              <w:tabs>
                <w:tab w:val="left" w:pos="0"/>
              </w:tabs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Default="00624A2F" w:rsidP="00077882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 xml:space="preserve">"ЗАСЛУЖЕННЫЙ 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ГОСУДАРСТВЕННЫЙ СЛУЖАЩИЙ </w:t>
            </w:r>
            <w:r w:rsidRPr="00E86479">
              <w:rPr>
                <w:b/>
                <w:i/>
                <w:color w:val="000000"/>
                <w:sz w:val="28"/>
                <w:szCs w:val="28"/>
              </w:rPr>
              <w:t>ЗАБАЙКАЛЬСКОГО КРАЯ"</w:t>
            </w:r>
          </w:p>
          <w:p w:rsidR="00624A2F" w:rsidRPr="00D332DC" w:rsidRDefault="00624A2F" w:rsidP="00077882">
            <w:pPr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Default="00624A2F" w:rsidP="00077882">
            <w:pPr>
              <w:tabs>
                <w:tab w:val="left" w:pos="142"/>
              </w:tabs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 w:rsidRPr="00F5759C">
              <w:rPr>
                <w:b/>
                <w:sz w:val="28"/>
                <w:szCs w:val="28"/>
              </w:rPr>
              <w:t xml:space="preserve">по </w:t>
            </w:r>
            <w:r>
              <w:rPr>
                <w:b/>
                <w:sz w:val="28"/>
                <w:szCs w:val="28"/>
              </w:rPr>
              <w:t xml:space="preserve">городскому округу 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ород Чита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:</w:t>
            </w:r>
          </w:p>
          <w:p w:rsidR="00624A2F" w:rsidRPr="00D332DC" w:rsidRDefault="00624A2F" w:rsidP="00077882">
            <w:pPr>
              <w:tabs>
                <w:tab w:val="left" w:pos="142"/>
              </w:tabs>
              <w:jc w:val="center"/>
              <w:rPr>
                <w:b/>
                <w:bCs/>
                <w:iCs/>
                <w:caps/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3685" w:type="dxa"/>
          </w:tcPr>
          <w:p w:rsidR="00624A2F" w:rsidRDefault="00624A2F" w:rsidP="000778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Катасоновой</w:t>
            </w:r>
          </w:p>
          <w:p w:rsidR="00624A2F" w:rsidRDefault="00624A2F" w:rsidP="00301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Елене Александровне</w:t>
            </w:r>
          </w:p>
        </w:tc>
        <w:tc>
          <w:tcPr>
            <w:tcW w:w="660" w:type="dxa"/>
            <w:gridSpan w:val="2"/>
          </w:tcPr>
          <w:p w:rsidR="00624A2F" w:rsidRDefault="00624A2F" w:rsidP="00740D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Pr="007056A4" w:rsidRDefault="00624A2F" w:rsidP="003017D2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заместителю начальника Управления </w:t>
            </w:r>
            <w:r>
              <w:rPr>
                <w:sz w:val="28"/>
                <w:szCs w:val="28"/>
              </w:rPr>
              <w:br/>
              <w:t xml:space="preserve">Судебного департамента в Забайкальском крае </w:t>
            </w:r>
          </w:p>
        </w:tc>
      </w:tr>
      <w:tr w:rsidR="00624A2F" w:rsidRPr="00044EF2" w:rsidTr="00B62BCB">
        <w:tc>
          <w:tcPr>
            <w:tcW w:w="3685" w:type="dxa"/>
          </w:tcPr>
          <w:p w:rsidR="00624A2F" w:rsidRDefault="00624A2F" w:rsidP="000778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Спирёвой</w:t>
            </w:r>
          </w:p>
          <w:p w:rsidR="00624A2F" w:rsidRDefault="00624A2F" w:rsidP="000778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Ларисе Альбертовне</w:t>
            </w:r>
          </w:p>
        </w:tc>
        <w:tc>
          <w:tcPr>
            <w:tcW w:w="660" w:type="dxa"/>
            <w:gridSpan w:val="2"/>
          </w:tcPr>
          <w:p w:rsidR="00624A2F" w:rsidRDefault="00624A2F" w:rsidP="00740D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Default="00624A2F" w:rsidP="003017D2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заместителю начальника Управления 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дебного департамента в Забайкальском крае</w:t>
            </w:r>
          </w:p>
          <w:p w:rsidR="00624A2F" w:rsidRPr="000D0A59" w:rsidRDefault="00624A2F" w:rsidP="003017D2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Default="00624A2F" w:rsidP="007D143B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 xml:space="preserve">"ЗАСЛУЖЕННЫЙ 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БУХГАЛТЕР </w:t>
            </w:r>
            <w:r w:rsidRPr="00E86479">
              <w:rPr>
                <w:b/>
                <w:i/>
                <w:color w:val="000000"/>
                <w:sz w:val="28"/>
                <w:szCs w:val="28"/>
              </w:rPr>
              <w:t>ЗАБАЙКАЛЬСКОГО КРАЯ"</w:t>
            </w:r>
          </w:p>
          <w:p w:rsidR="00624A2F" w:rsidRPr="000D0A59" w:rsidRDefault="00624A2F" w:rsidP="007D143B">
            <w:pPr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Pr="002E71E6" w:rsidRDefault="00624A2F" w:rsidP="007D143B">
            <w:pPr>
              <w:tabs>
                <w:tab w:val="left" w:pos="142"/>
              </w:tabs>
              <w:jc w:val="center"/>
              <w:rPr>
                <w:b/>
                <w:bCs/>
                <w:iCs/>
                <w:caps/>
                <w:color w:val="000000"/>
                <w:sz w:val="16"/>
                <w:szCs w:val="16"/>
              </w:rPr>
            </w:pPr>
            <w:r w:rsidRPr="00F5759C">
              <w:rPr>
                <w:b/>
                <w:sz w:val="28"/>
                <w:szCs w:val="28"/>
              </w:rPr>
              <w:t xml:space="preserve">по </w:t>
            </w:r>
            <w:r>
              <w:rPr>
                <w:b/>
                <w:sz w:val="28"/>
                <w:szCs w:val="28"/>
              </w:rPr>
              <w:t xml:space="preserve">городскому округу 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ород Чита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br/>
            </w:r>
          </w:p>
        </w:tc>
      </w:tr>
      <w:tr w:rsidR="00624A2F" w:rsidRPr="00044EF2" w:rsidTr="00B62BCB">
        <w:tc>
          <w:tcPr>
            <w:tcW w:w="3685" w:type="dxa"/>
          </w:tcPr>
          <w:p w:rsidR="00624A2F" w:rsidRDefault="00624A2F" w:rsidP="000778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Чукуновой</w:t>
            </w:r>
          </w:p>
          <w:p w:rsidR="00624A2F" w:rsidRDefault="00624A2F" w:rsidP="000778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Наталье Михайловне</w:t>
            </w:r>
          </w:p>
        </w:tc>
        <w:tc>
          <w:tcPr>
            <w:tcW w:w="660" w:type="dxa"/>
            <w:gridSpan w:val="2"/>
          </w:tcPr>
          <w:p w:rsidR="00624A2F" w:rsidRDefault="00624A2F" w:rsidP="00740D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Default="00624A2F" w:rsidP="007D143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главному бухгалтеру государственного учреждения здравоохранения </w:t>
            </w:r>
            <w:r>
              <w:rPr>
                <w:color w:val="000000"/>
                <w:sz w:val="28"/>
                <w:szCs w:val="28"/>
              </w:rPr>
              <w:t>"Краевой кожно-венерологический диспансер"</w:t>
            </w: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Pr="007056A4" w:rsidRDefault="00624A2F" w:rsidP="005727CB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Default="00624A2F" w:rsidP="001746A8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 xml:space="preserve">"ЗАСЛУЖЕННЫЙ 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ВРАЧ </w:t>
            </w:r>
            <w:r w:rsidRPr="00E86479">
              <w:rPr>
                <w:b/>
                <w:i/>
                <w:color w:val="000000"/>
                <w:sz w:val="28"/>
                <w:szCs w:val="28"/>
              </w:rPr>
              <w:t>ЗАБАЙКАЛЬСКОГО КРАЯ"</w:t>
            </w:r>
          </w:p>
          <w:p w:rsidR="00624A2F" w:rsidRPr="007056A4" w:rsidRDefault="00624A2F" w:rsidP="001746A8">
            <w:pPr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Default="00624A2F" w:rsidP="00176D61">
            <w:pPr>
              <w:tabs>
                <w:tab w:val="left" w:pos="142"/>
              </w:tabs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 w:rsidRPr="00F5759C">
              <w:rPr>
                <w:b/>
                <w:sz w:val="28"/>
                <w:szCs w:val="28"/>
              </w:rPr>
              <w:t xml:space="preserve">по </w:t>
            </w:r>
            <w:r>
              <w:rPr>
                <w:b/>
                <w:sz w:val="28"/>
                <w:szCs w:val="28"/>
              </w:rPr>
              <w:t xml:space="preserve">городскому округу 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ород Чита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:</w:t>
            </w:r>
          </w:p>
          <w:p w:rsidR="00624A2F" w:rsidRPr="007056A4" w:rsidRDefault="00624A2F" w:rsidP="00176D61">
            <w:pPr>
              <w:tabs>
                <w:tab w:val="left" w:pos="142"/>
              </w:tabs>
              <w:jc w:val="center"/>
              <w:rPr>
                <w:b/>
                <w:bCs/>
                <w:iCs/>
                <w:caps/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3685" w:type="dxa"/>
          </w:tcPr>
          <w:p w:rsidR="00624A2F" w:rsidRDefault="00624A2F" w:rsidP="000778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Коган</w:t>
            </w:r>
          </w:p>
          <w:p w:rsidR="00624A2F" w:rsidRDefault="00624A2F" w:rsidP="008A30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Татьяне Владимировне</w:t>
            </w:r>
          </w:p>
        </w:tc>
        <w:tc>
          <w:tcPr>
            <w:tcW w:w="660" w:type="dxa"/>
            <w:gridSpan w:val="2"/>
          </w:tcPr>
          <w:p w:rsidR="00624A2F" w:rsidRDefault="00624A2F" w:rsidP="002E71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Default="00624A2F" w:rsidP="008A30EA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врачу-рентгенологу отделения рентгено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ской компьютерной томографии и ма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нитно-резонансной томографии отдела лучевой диагностики государственного учреждения здравоохранения </w:t>
            </w:r>
            <w:r>
              <w:rPr>
                <w:color w:val="000000"/>
                <w:sz w:val="28"/>
                <w:szCs w:val="28"/>
              </w:rPr>
              <w:t>"Краевая клиническая больница"</w:t>
            </w:r>
          </w:p>
          <w:p w:rsidR="00624A2F" w:rsidRPr="002E71E6" w:rsidRDefault="00624A2F" w:rsidP="008A30EA">
            <w:pPr>
              <w:tabs>
                <w:tab w:val="left" w:pos="0"/>
              </w:tabs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3685" w:type="dxa"/>
          </w:tcPr>
          <w:p w:rsidR="00624A2F" w:rsidRDefault="00624A2F" w:rsidP="000778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Утюжниковой</w:t>
            </w:r>
          </w:p>
          <w:p w:rsidR="00624A2F" w:rsidRDefault="00624A2F" w:rsidP="000778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Марине Сергеевне</w:t>
            </w:r>
          </w:p>
        </w:tc>
        <w:tc>
          <w:tcPr>
            <w:tcW w:w="660" w:type="dxa"/>
            <w:gridSpan w:val="2"/>
          </w:tcPr>
          <w:p w:rsidR="00624A2F" w:rsidRDefault="00624A2F" w:rsidP="002E71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Default="00624A2F" w:rsidP="008A30EA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врачу-кардиологу консультативного отд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кардиологического диспансера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сударственного учреждения здравоохр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нения </w:t>
            </w:r>
            <w:r>
              <w:rPr>
                <w:color w:val="000000"/>
                <w:sz w:val="28"/>
                <w:szCs w:val="28"/>
              </w:rPr>
              <w:t>"Краевая клиническая больница"</w:t>
            </w:r>
          </w:p>
          <w:p w:rsidR="00624A2F" w:rsidRPr="002E71E6" w:rsidRDefault="00624A2F" w:rsidP="008A30EA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3685" w:type="dxa"/>
          </w:tcPr>
          <w:p w:rsidR="00624A2F" w:rsidRDefault="00624A2F" w:rsidP="00E44F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Хворовой</w:t>
            </w:r>
          </w:p>
          <w:p w:rsidR="00624A2F" w:rsidRDefault="00624A2F" w:rsidP="00E44F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Анне Викторовне</w:t>
            </w:r>
          </w:p>
        </w:tc>
        <w:tc>
          <w:tcPr>
            <w:tcW w:w="660" w:type="dxa"/>
            <w:gridSpan w:val="2"/>
          </w:tcPr>
          <w:p w:rsidR="00624A2F" w:rsidRDefault="00624A2F" w:rsidP="007D4E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Default="00624A2F" w:rsidP="007D4EE6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врачу-анестезиологу-реаниматологу </w:t>
            </w:r>
            <w:r>
              <w:rPr>
                <w:sz w:val="28"/>
                <w:szCs w:val="28"/>
              </w:rPr>
              <w:br/>
              <w:t>отделения анестезиологии-реанимации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сударственного учреждения здравоохр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нения </w:t>
            </w:r>
            <w:r>
              <w:rPr>
                <w:color w:val="000000"/>
                <w:sz w:val="28"/>
                <w:szCs w:val="28"/>
              </w:rPr>
              <w:t>"Краевая клиническая больница"</w:t>
            </w:r>
          </w:p>
          <w:p w:rsidR="00624A2F" w:rsidRPr="00C7744A" w:rsidRDefault="00624A2F" w:rsidP="007D4EE6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3685" w:type="dxa"/>
          </w:tcPr>
          <w:p w:rsidR="00624A2F" w:rsidRDefault="00624A2F" w:rsidP="000778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Шишову</w:t>
            </w:r>
          </w:p>
          <w:p w:rsidR="00624A2F" w:rsidRDefault="00624A2F" w:rsidP="000778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Ивану Владимировичу</w:t>
            </w:r>
          </w:p>
        </w:tc>
        <w:tc>
          <w:tcPr>
            <w:tcW w:w="660" w:type="dxa"/>
            <w:gridSpan w:val="2"/>
          </w:tcPr>
          <w:p w:rsidR="00624A2F" w:rsidRDefault="00624A2F" w:rsidP="002E71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Pr="00C7744A" w:rsidRDefault="00624A2F" w:rsidP="00C7744A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врачу-колопроктологу колопроктологич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отделения государственного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 xml:space="preserve">дения здравоохранения </w:t>
            </w:r>
            <w:r>
              <w:rPr>
                <w:color w:val="000000"/>
                <w:sz w:val="28"/>
                <w:szCs w:val="28"/>
              </w:rPr>
              <w:t>"Краевая клинич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ская больница"</w:t>
            </w: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Pr="00D16E7F" w:rsidRDefault="00624A2F" w:rsidP="00780A0F">
            <w:pPr>
              <w:tabs>
                <w:tab w:val="left" w:pos="142"/>
              </w:tabs>
              <w:rPr>
                <w:b/>
                <w:bCs/>
                <w:iCs/>
                <w:caps/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3685" w:type="dxa"/>
          </w:tcPr>
          <w:p w:rsidR="00624A2F" w:rsidRDefault="00624A2F" w:rsidP="001D6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Юшковой</w:t>
            </w:r>
          </w:p>
          <w:p w:rsidR="00624A2F" w:rsidRDefault="00624A2F" w:rsidP="008A30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Валентине Васильевне</w:t>
            </w:r>
          </w:p>
        </w:tc>
        <w:tc>
          <w:tcPr>
            <w:tcW w:w="660" w:type="dxa"/>
            <w:gridSpan w:val="2"/>
          </w:tcPr>
          <w:p w:rsidR="00624A2F" w:rsidRDefault="00624A2F" w:rsidP="00740D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Default="00624A2F" w:rsidP="003240AA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врачу-хирургу хирургического отделения государственного учреждения здрав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охранения </w:t>
            </w:r>
            <w:r w:rsidRPr="007E02B5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>Краевая клиническая больн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ца</w:t>
            </w:r>
            <w:r w:rsidRPr="007E02B5">
              <w:rPr>
                <w:color w:val="000000"/>
                <w:sz w:val="28"/>
                <w:szCs w:val="28"/>
              </w:rPr>
              <w:t>"</w:t>
            </w:r>
          </w:p>
          <w:p w:rsidR="00624A2F" w:rsidRPr="00530345" w:rsidRDefault="00624A2F" w:rsidP="003240AA">
            <w:pPr>
              <w:tabs>
                <w:tab w:val="left" w:pos="0"/>
              </w:tabs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Default="00624A2F" w:rsidP="008A30E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A54A18">
              <w:rPr>
                <w:b/>
                <w:sz w:val="28"/>
                <w:szCs w:val="28"/>
              </w:rPr>
              <w:t xml:space="preserve">по </w:t>
            </w:r>
            <w:r>
              <w:rPr>
                <w:b/>
                <w:sz w:val="28"/>
                <w:szCs w:val="28"/>
              </w:rPr>
              <w:t xml:space="preserve">Петровск-Забайкальскому муниципальному округу </w:t>
            </w:r>
          </w:p>
          <w:p w:rsidR="00624A2F" w:rsidRDefault="00624A2F" w:rsidP="008A30E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Забайкальского края:</w:t>
            </w:r>
          </w:p>
          <w:p w:rsidR="00624A2F" w:rsidRPr="00B14502" w:rsidRDefault="00624A2F" w:rsidP="008A30EA">
            <w:pPr>
              <w:tabs>
                <w:tab w:val="left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3685" w:type="dxa"/>
          </w:tcPr>
          <w:p w:rsidR="00624A2F" w:rsidRPr="001D6B33" w:rsidRDefault="00624A2F" w:rsidP="00675F11">
            <w:pPr>
              <w:jc w:val="both"/>
              <w:rPr>
                <w:sz w:val="16"/>
                <w:szCs w:val="16"/>
              </w:rPr>
            </w:pPr>
          </w:p>
          <w:p w:rsidR="00624A2F" w:rsidRDefault="00624A2F" w:rsidP="00675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Ковганко</w:t>
            </w:r>
          </w:p>
          <w:p w:rsidR="00624A2F" w:rsidRDefault="00624A2F" w:rsidP="008A30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Ирине Ивановне</w:t>
            </w:r>
          </w:p>
        </w:tc>
        <w:tc>
          <w:tcPr>
            <w:tcW w:w="660" w:type="dxa"/>
            <w:gridSpan w:val="2"/>
          </w:tcPr>
          <w:p w:rsidR="00624A2F" w:rsidRDefault="00624A2F" w:rsidP="00740D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  <w:tcBorders>
              <w:left w:val="nil"/>
            </w:tcBorders>
          </w:tcPr>
          <w:p w:rsidR="00624A2F" w:rsidRDefault="00624A2F" w:rsidP="007B5143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врачу-педиатру участковому поликлиники участковой больницы п.г.т. Новопавловка государственного учреждения здрав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охранения </w:t>
            </w:r>
            <w:r w:rsidRPr="007E02B5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>Петровск-Забайкальская це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тральная районная больница</w:t>
            </w:r>
            <w:r w:rsidRPr="007E02B5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624A2F" w:rsidRPr="000D0A59" w:rsidRDefault="00624A2F" w:rsidP="007B5143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624A2F" w:rsidRPr="007B5143" w:rsidTr="00B62BCB">
        <w:tc>
          <w:tcPr>
            <w:tcW w:w="3685" w:type="dxa"/>
          </w:tcPr>
          <w:p w:rsidR="00624A2F" w:rsidRDefault="00624A2F" w:rsidP="00675F11">
            <w:pPr>
              <w:jc w:val="both"/>
              <w:rPr>
                <w:sz w:val="28"/>
                <w:szCs w:val="28"/>
              </w:rPr>
            </w:pPr>
            <w:r w:rsidRPr="007B5143">
              <w:rPr>
                <w:sz w:val="28"/>
                <w:szCs w:val="28"/>
              </w:rPr>
              <w:t>Хрущеву</w:t>
            </w:r>
          </w:p>
          <w:p w:rsidR="00624A2F" w:rsidRPr="007B5143" w:rsidRDefault="00624A2F" w:rsidP="00675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Владимиру Юрьевичу</w:t>
            </w:r>
          </w:p>
        </w:tc>
        <w:tc>
          <w:tcPr>
            <w:tcW w:w="660" w:type="dxa"/>
            <w:gridSpan w:val="2"/>
          </w:tcPr>
          <w:p w:rsidR="00624A2F" w:rsidRDefault="00624A2F" w:rsidP="002E71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  <w:tcBorders>
              <w:left w:val="nil"/>
            </w:tcBorders>
          </w:tcPr>
          <w:p w:rsidR="00624A2F" w:rsidRPr="007B5143" w:rsidRDefault="00624A2F" w:rsidP="00B62BC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B5143">
              <w:rPr>
                <w:sz w:val="28"/>
                <w:szCs w:val="28"/>
              </w:rPr>
              <w:t>аведующему стоматологической пол</w:t>
            </w:r>
            <w:r w:rsidRPr="007B5143">
              <w:rPr>
                <w:sz w:val="28"/>
                <w:szCs w:val="28"/>
              </w:rPr>
              <w:t>и</w:t>
            </w:r>
            <w:r w:rsidRPr="007B5143">
              <w:rPr>
                <w:sz w:val="28"/>
                <w:szCs w:val="28"/>
              </w:rPr>
              <w:t xml:space="preserve">клиникой, врачу-стоматологу </w:t>
            </w:r>
            <w:r>
              <w:rPr>
                <w:sz w:val="28"/>
                <w:szCs w:val="28"/>
              </w:rPr>
              <w:t>государс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венного учреждения здравоохранения </w:t>
            </w:r>
            <w:r w:rsidRPr="007E02B5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>Петровск-Забайкальская центральная районная больница</w:t>
            </w:r>
            <w:r w:rsidRPr="007E02B5">
              <w:rPr>
                <w:color w:val="000000"/>
                <w:sz w:val="28"/>
                <w:szCs w:val="28"/>
              </w:rPr>
              <w:t>"</w:t>
            </w: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Pr="007A0FB6" w:rsidRDefault="00624A2F" w:rsidP="00A5133C">
            <w:pPr>
              <w:tabs>
                <w:tab w:val="left" w:pos="0"/>
              </w:tabs>
              <w:rPr>
                <w:b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Default="00624A2F" w:rsidP="000D413C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 xml:space="preserve">"ЗАСЛУЖЕННЫЙ 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УЧИТЕЛЬ </w:t>
            </w:r>
            <w:r w:rsidRPr="00E86479">
              <w:rPr>
                <w:b/>
                <w:i/>
                <w:color w:val="000000"/>
                <w:sz w:val="28"/>
                <w:szCs w:val="28"/>
              </w:rPr>
              <w:t>ЗАБАЙКАЛЬСКОГО КРАЯ"</w:t>
            </w:r>
          </w:p>
          <w:p w:rsidR="00624A2F" w:rsidRPr="00A86554" w:rsidRDefault="00624A2F" w:rsidP="000D413C">
            <w:pPr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Default="00624A2F" w:rsidP="003017D2">
            <w:pPr>
              <w:tabs>
                <w:tab w:val="left" w:pos="142"/>
              </w:tabs>
              <w:jc w:val="center"/>
              <w:rPr>
                <w:b/>
                <w:sz w:val="28"/>
                <w:szCs w:val="28"/>
              </w:rPr>
            </w:pPr>
            <w:r w:rsidRPr="00F5759C">
              <w:rPr>
                <w:b/>
                <w:sz w:val="28"/>
                <w:szCs w:val="28"/>
              </w:rPr>
              <w:t xml:space="preserve">по </w:t>
            </w:r>
            <w:r>
              <w:rPr>
                <w:b/>
                <w:sz w:val="28"/>
                <w:szCs w:val="28"/>
              </w:rPr>
              <w:t>Краснокаменскому муниципальному округу Забайкальского края</w:t>
            </w:r>
          </w:p>
          <w:p w:rsidR="00624A2F" w:rsidRPr="003017D2" w:rsidRDefault="00624A2F" w:rsidP="003017D2">
            <w:pPr>
              <w:tabs>
                <w:tab w:val="left" w:pos="142"/>
              </w:tabs>
              <w:jc w:val="center"/>
              <w:rPr>
                <w:b/>
                <w:bCs/>
                <w:iCs/>
                <w:caps/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3725" w:type="dxa"/>
            <w:gridSpan w:val="2"/>
          </w:tcPr>
          <w:p w:rsidR="00624A2F" w:rsidRDefault="00624A2F" w:rsidP="00A51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Такмаковой</w:t>
            </w:r>
          </w:p>
          <w:p w:rsidR="00624A2F" w:rsidRDefault="00624A2F" w:rsidP="00301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Ольге Владимировне</w:t>
            </w:r>
          </w:p>
        </w:tc>
        <w:tc>
          <w:tcPr>
            <w:tcW w:w="620" w:type="dxa"/>
            <w:tcBorders>
              <w:left w:val="nil"/>
            </w:tcBorders>
          </w:tcPr>
          <w:p w:rsidR="00624A2F" w:rsidRDefault="00624A2F" w:rsidP="00740D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Default="00624A2F" w:rsidP="003017D2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учителю английского языка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ного автономного </w:t>
            </w:r>
            <w:r>
              <w:rPr>
                <w:sz w:val="28"/>
                <w:szCs w:val="28"/>
              </w:rPr>
              <w:br/>
              <w:t xml:space="preserve">общеобразовательного учреждения </w:t>
            </w:r>
            <w:r w:rsidRPr="007E02B5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>Ги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назия № 9</w:t>
            </w:r>
            <w:r w:rsidRPr="007E02B5">
              <w:rPr>
                <w:color w:val="000000"/>
                <w:sz w:val="28"/>
                <w:szCs w:val="28"/>
              </w:rPr>
              <w:t>"</w:t>
            </w:r>
          </w:p>
          <w:p w:rsidR="00624A2F" w:rsidRPr="0016076B" w:rsidRDefault="00624A2F" w:rsidP="003017D2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tbl>
            <w:tblPr>
              <w:tblW w:w="9570" w:type="dxa"/>
              <w:tblLook w:val="00A0"/>
            </w:tblPr>
            <w:tblGrid>
              <w:gridCol w:w="9570"/>
            </w:tblGrid>
            <w:tr w:rsidR="00624A2F" w:rsidRPr="000F5455" w:rsidTr="002E71E6">
              <w:tc>
                <w:tcPr>
                  <w:tcW w:w="9570" w:type="dxa"/>
                </w:tcPr>
                <w:p w:rsidR="00624A2F" w:rsidRPr="000F5455" w:rsidRDefault="00624A2F" w:rsidP="003017D2">
                  <w:pPr>
                    <w:tabs>
                      <w:tab w:val="left" w:pos="142"/>
                    </w:tabs>
                    <w:jc w:val="center"/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</w:pPr>
                  <w:r w:rsidRPr="000F5455">
                    <w:rPr>
                      <w:b/>
                      <w:sz w:val="28"/>
                      <w:szCs w:val="28"/>
                    </w:rPr>
                    <w:t xml:space="preserve">по </w:t>
                  </w:r>
                  <w:r>
                    <w:rPr>
                      <w:b/>
                      <w:sz w:val="28"/>
                      <w:szCs w:val="28"/>
                    </w:rPr>
                    <w:t>Нерчинско-Заводскому муниципальному округу Забайкальского края</w:t>
                  </w:r>
                  <w:r w:rsidRPr="00044EF2"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624A2F" w:rsidRDefault="00624A2F" w:rsidP="003017D2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Pr="000D0A59" w:rsidRDefault="00624A2F" w:rsidP="003017D2">
            <w:pPr>
              <w:tabs>
                <w:tab w:val="left" w:pos="142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3725" w:type="dxa"/>
            <w:gridSpan w:val="2"/>
          </w:tcPr>
          <w:p w:rsidR="00624A2F" w:rsidRDefault="00624A2F" w:rsidP="00A51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Каргиной</w:t>
            </w:r>
          </w:p>
          <w:p w:rsidR="00624A2F" w:rsidRDefault="00624A2F" w:rsidP="00A51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Татьяне Викторовне</w:t>
            </w:r>
          </w:p>
        </w:tc>
        <w:tc>
          <w:tcPr>
            <w:tcW w:w="620" w:type="dxa"/>
            <w:tcBorders>
              <w:left w:val="nil"/>
            </w:tcBorders>
          </w:tcPr>
          <w:p w:rsidR="00624A2F" w:rsidRDefault="00624A2F" w:rsidP="00740D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Default="00624A2F" w:rsidP="003017D2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учителю начальных классов, педагогу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полнительного образования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общеобразовательного учреждения Михайловская средняя общеобразовател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ная школа</w:t>
            </w:r>
          </w:p>
          <w:p w:rsidR="00624A2F" w:rsidRPr="002E71E6" w:rsidRDefault="00624A2F" w:rsidP="003017D2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Default="00624A2F" w:rsidP="00026513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  <w:p w:rsidR="00624A2F" w:rsidRDefault="00624A2F" w:rsidP="00026513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  <w:p w:rsidR="00624A2F" w:rsidRDefault="00624A2F" w:rsidP="00026513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A54A18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 xml:space="preserve"> Петровск-Забайкальскому муниципальному округу </w:t>
            </w:r>
          </w:p>
          <w:p w:rsidR="00624A2F" w:rsidRDefault="00624A2F" w:rsidP="00026513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Забайкальского края</w:t>
            </w:r>
          </w:p>
          <w:p w:rsidR="00624A2F" w:rsidRPr="00A86554" w:rsidRDefault="00624A2F" w:rsidP="00026513">
            <w:pPr>
              <w:tabs>
                <w:tab w:val="left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3725" w:type="dxa"/>
            <w:gridSpan w:val="2"/>
          </w:tcPr>
          <w:p w:rsidR="00624A2F" w:rsidRDefault="00624A2F" w:rsidP="00A51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Михалецкой</w:t>
            </w:r>
          </w:p>
          <w:p w:rsidR="00624A2F" w:rsidRDefault="00624A2F" w:rsidP="00301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Светлане Николаевне</w:t>
            </w:r>
          </w:p>
        </w:tc>
        <w:tc>
          <w:tcPr>
            <w:tcW w:w="620" w:type="dxa"/>
            <w:tcBorders>
              <w:left w:val="nil"/>
            </w:tcBorders>
          </w:tcPr>
          <w:p w:rsidR="00624A2F" w:rsidRDefault="00624A2F" w:rsidP="00740D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Default="00624A2F" w:rsidP="000F5455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учителю начальных классов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общеобразовательного учреждения средняя общеобразовательная школа № 4</w:t>
            </w:r>
          </w:p>
          <w:p w:rsidR="00624A2F" w:rsidRPr="00A86554" w:rsidRDefault="00624A2F" w:rsidP="000F545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Default="00624A2F" w:rsidP="00EF4883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 xml:space="preserve">"ЗАСЛУЖЕННЫЙ 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ТРЕНЕР </w:t>
            </w:r>
            <w:r w:rsidRPr="00E86479">
              <w:rPr>
                <w:b/>
                <w:i/>
                <w:color w:val="000000"/>
                <w:sz w:val="28"/>
                <w:szCs w:val="28"/>
              </w:rPr>
              <w:t>ЗАБАЙКАЛЬСКОГО КРАЯ"</w:t>
            </w:r>
          </w:p>
          <w:p w:rsidR="00624A2F" w:rsidRPr="002E71E6" w:rsidRDefault="00624A2F" w:rsidP="00EF4883">
            <w:pPr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9570" w:type="dxa"/>
            <w:gridSpan w:val="4"/>
          </w:tcPr>
          <w:p w:rsidR="00624A2F" w:rsidRDefault="00624A2F" w:rsidP="00EF4883">
            <w:pPr>
              <w:tabs>
                <w:tab w:val="left" w:pos="142"/>
              </w:tabs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 w:rsidRPr="00F5759C">
              <w:rPr>
                <w:b/>
                <w:sz w:val="28"/>
                <w:szCs w:val="28"/>
              </w:rPr>
              <w:t xml:space="preserve">по </w:t>
            </w:r>
            <w:r>
              <w:rPr>
                <w:b/>
                <w:sz w:val="28"/>
                <w:szCs w:val="28"/>
              </w:rPr>
              <w:t xml:space="preserve">городскому округу 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ород Чита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</w:p>
          <w:p w:rsidR="00624A2F" w:rsidRPr="002E71E6" w:rsidRDefault="00624A2F" w:rsidP="00EF4883">
            <w:pPr>
              <w:tabs>
                <w:tab w:val="left" w:pos="142"/>
              </w:tabs>
              <w:jc w:val="center"/>
              <w:rPr>
                <w:b/>
                <w:bCs/>
                <w:iCs/>
                <w:caps/>
                <w:color w:val="000000"/>
                <w:sz w:val="16"/>
                <w:szCs w:val="16"/>
              </w:rPr>
            </w:pPr>
          </w:p>
        </w:tc>
      </w:tr>
      <w:tr w:rsidR="00624A2F" w:rsidRPr="00044EF2" w:rsidTr="00B62BCB">
        <w:tc>
          <w:tcPr>
            <w:tcW w:w="3725" w:type="dxa"/>
            <w:gridSpan w:val="2"/>
          </w:tcPr>
          <w:p w:rsidR="00624A2F" w:rsidRDefault="00624A2F" w:rsidP="00A51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Кудрявцеву</w:t>
            </w:r>
          </w:p>
          <w:p w:rsidR="00624A2F" w:rsidRDefault="00624A2F" w:rsidP="00A51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Ивану Ивановичу</w:t>
            </w:r>
          </w:p>
        </w:tc>
        <w:tc>
          <w:tcPr>
            <w:tcW w:w="620" w:type="dxa"/>
            <w:tcBorders>
              <w:left w:val="nil"/>
            </w:tcBorders>
          </w:tcPr>
          <w:p w:rsidR="00624A2F" w:rsidRDefault="00624A2F" w:rsidP="00740D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25" w:type="dxa"/>
          </w:tcPr>
          <w:p w:rsidR="00624A2F" w:rsidRDefault="00624A2F" w:rsidP="000F5455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тренеру-преподавателю Муниципального бюджетного учреждения дополнительного образования </w:t>
            </w:r>
            <w:r w:rsidRPr="007E02B5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>Спортивная школа № 2</w:t>
            </w:r>
            <w:r w:rsidRPr="007E02B5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родского округа </w:t>
            </w:r>
            <w:r w:rsidRPr="007E02B5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>Город Чита</w:t>
            </w:r>
            <w:r w:rsidRPr="007E02B5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624A2F" w:rsidRDefault="00624A2F" w:rsidP="007625E0">
      <w:pPr>
        <w:tabs>
          <w:tab w:val="left" w:pos="0"/>
        </w:tabs>
        <w:jc w:val="both"/>
        <w:rPr>
          <w:sz w:val="28"/>
          <w:szCs w:val="28"/>
        </w:rPr>
      </w:pPr>
    </w:p>
    <w:p w:rsidR="00624A2F" w:rsidRDefault="00624A2F" w:rsidP="007625E0">
      <w:pPr>
        <w:tabs>
          <w:tab w:val="left" w:pos="0"/>
        </w:tabs>
        <w:jc w:val="both"/>
        <w:rPr>
          <w:sz w:val="28"/>
          <w:szCs w:val="28"/>
        </w:rPr>
      </w:pPr>
    </w:p>
    <w:p w:rsidR="00624A2F" w:rsidRDefault="00624A2F" w:rsidP="007625E0">
      <w:pPr>
        <w:tabs>
          <w:tab w:val="left" w:pos="0"/>
        </w:tabs>
        <w:jc w:val="both"/>
        <w:rPr>
          <w:sz w:val="28"/>
          <w:szCs w:val="28"/>
        </w:rPr>
      </w:pPr>
    </w:p>
    <w:p w:rsidR="00624A2F" w:rsidRDefault="00624A2F" w:rsidP="007625E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624A2F" w:rsidRDefault="00624A2F" w:rsidP="007625E0">
      <w:pPr>
        <w:rPr>
          <w:sz w:val="28"/>
          <w:szCs w:val="28"/>
        </w:rPr>
      </w:pPr>
      <w:r>
        <w:rPr>
          <w:sz w:val="28"/>
          <w:szCs w:val="28"/>
        </w:rPr>
        <w:t>Законодательного Собрания                                                                 Кон Ен Хва</w:t>
      </w:r>
    </w:p>
    <w:sectPr w:rsidR="00624A2F" w:rsidSect="00471F01">
      <w:footerReference w:type="even" r:id="rId8"/>
      <w:foot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A2F" w:rsidRDefault="00624A2F" w:rsidP="00DC35A4">
      <w:r>
        <w:separator/>
      </w:r>
    </w:p>
  </w:endnote>
  <w:endnote w:type="continuationSeparator" w:id="0">
    <w:p w:rsidR="00624A2F" w:rsidRDefault="00624A2F" w:rsidP="00DC3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A2F" w:rsidRDefault="00624A2F" w:rsidP="00DC6678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4A2F" w:rsidRDefault="00624A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A2F" w:rsidRPr="00DF248F" w:rsidRDefault="00624A2F" w:rsidP="00DC6678">
    <w:pPr>
      <w:pStyle w:val="Footer"/>
      <w:framePr w:wrap="auto" w:vAnchor="text" w:hAnchor="margin" w:xAlign="center" w:y="1"/>
      <w:rPr>
        <w:rStyle w:val="PageNumber"/>
      </w:rPr>
    </w:pPr>
    <w:r w:rsidRPr="00DF248F">
      <w:rPr>
        <w:rStyle w:val="PageNumber"/>
      </w:rPr>
      <w:fldChar w:fldCharType="begin"/>
    </w:r>
    <w:r w:rsidRPr="00DF248F">
      <w:rPr>
        <w:rStyle w:val="PageNumber"/>
      </w:rPr>
      <w:instrText xml:space="preserve">PAGE  </w:instrText>
    </w:r>
    <w:r w:rsidRPr="00DF248F">
      <w:rPr>
        <w:rStyle w:val="PageNumber"/>
      </w:rPr>
      <w:fldChar w:fldCharType="separate"/>
    </w:r>
    <w:r>
      <w:rPr>
        <w:rStyle w:val="PageNumber"/>
        <w:noProof/>
      </w:rPr>
      <w:t>4</w:t>
    </w:r>
    <w:r w:rsidRPr="00DF248F">
      <w:rPr>
        <w:rStyle w:val="PageNumber"/>
      </w:rPr>
      <w:fldChar w:fldCharType="end"/>
    </w:r>
  </w:p>
  <w:p w:rsidR="00624A2F" w:rsidRDefault="00624A2F" w:rsidP="00B441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A2F" w:rsidRDefault="00624A2F" w:rsidP="00DC35A4">
      <w:r>
        <w:separator/>
      </w:r>
    </w:p>
  </w:footnote>
  <w:footnote w:type="continuationSeparator" w:id="0">
    <w:p w:rsidR="00624A2F" w:rsidRDefault="00624A2F" w:rsidP="00DC35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F4689"/>
    <w:multiLevelType w:val="hybridMultilevel"/>
    <w:tmpl w:val="14987C16"/>
    <w:lvl w:ilvl="0" w:tplc="125E16CC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">
    <w:nsid w:val="2A2809E3"/>
    <w:multiLevelType w:val="hybridMultilevel"/>
    <w:tmpl w:val="70107118"/>
    <w:lvl w:ilvl="0" w:tplc="191EDB0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399F3CED"/>
    <w:multiLevelType w:val="hybridMultilevel"/>
    <w:tmpl w:val="DD12BDEC"/>
    <w:lvl w:ilvl="0" w:tplc="BB02D5C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A8B4296"/>
    <w:multiLevelType w:val="hybridMultilevel"/>
    <w:tmpl w:val="58809E06"/>
    <w:lvl w:ilvl="0" w:tplc="F5A2FC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DB5DEF"/>
    <w:multiLevelType w:val="hybridMultilevel"/>
    <w:tmpl w:val="06C65878"/>
    <w:lvl w:ilvl="0" w:tplc="F5A2FC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7A9F0163"/>
    <w:multiLevelType w:val="hybridMultilevel"/>
    <w:tmpl w:val="C19AA1CC"/>
    <w:lvl w:ilvl="0" w:tplc="F5A2FC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7940"/>
    <w:rsid w:val="000006BD"/>
    <w:rsid w:val="00001088"/>
    <w:rsid w:val="0000160F"/>
    <w:rsid w:val="000019E5"/>
    <w:rsid w:val="00002359"/>
    <w:rsid w:val="00002BDD"/>
    <w:rsid w:val="00002CB3"/>
    <w:rsid w:val="00003541"/>
    <w:rsid w:val="00003725"/>
    <w:rsid w:val="00003C5C"/>
    <w:rsid w:val="00004350"/>
    <w:rsid w:val="00005D97"/>
    <w:rsid w:val="0000602D"/>
    <w:rsid w:val="00006878"/>
    <w:rsid w:val="00010BE6"/>
    <w:rsid w:val="00011F5C"/>
    <w:rsid w:val="00013B46"/>
    <w:rsid w:val="00013E6C"/>
    <w:rsid w:val="000149D4"/>
    <w:rsid w:val="00014E45"/>
    <w:rsid w:val="00014ECD"/>
    <w:rsid w:val="000169D5"/>
    <w:rsid w:val="00017878"/>
    <w:rsid w:val="000201FF"/>
    <w:rsid w:val="00020340"/>
    <w:rsid w:val="00020360"/>
    <w:rsid w:val="00020B5B"/>
    <w:rsid w:val="00021919"/>
    <w:rsid w:val="0002230A"/>
    <w:rsid w:val="00023A2A"/>
    <w:rsid w:val="00024EC2"/>
    <w:rsid w:val="00025243"/>
    <w:rsid w:val="000254A5"/>
    <w:rsid w:val="00026513"/>
    <w:rsid w:val="000266D2"/>
    <w:rsid w:val="00027A34"/>
    <w:rsid w:val="00030B61"/>
    <w:rsid w:val="000325B1"/>
    <w:rsid w:val="00032890"/>
    <w:rsid w:val="00032DE9"/>
    <w:rsid w:val="00032E30"/>
    <w:rsid w:val="00033442"/>
    <w:rsid w:val="0003374D"/>
    <w:rsid w:val="00034634"/>
    <w:rsid w:val="00035057"/>
    <w:rsid w:val="00036213"/>
    <w:rsid w:val="000365DE"/>
    <w:rsid w:val="0003674B"/>
    <w:rsid w:val="00036FE1"/>
    <w:rsid w:val="00037808"/>
    <w:rsid w:val="00040158"/>
    <w:rsid w:val="0004259D"/>
    <w:rsid w:val="00042B44"/>
    <w:rsid w:val="00042DC5"/>
    <w:rsid w:val="0004333A"/>
    <w:rsid w:val="0004378B"/>
    <w:rsid w:val="00043CC9"/>
    <w:rsid w:val="00043F85"/>
    <w:rsid w:val="00044EF2"/>
    <w:rsid w:val="00045B8A"/>
    <w:rsid w:val="00045C27"/>
    <w:rsid w:val="0004620E"/>
    <w:rsid w:val="00046C95"/>
    <w:rsid w:val="00046DA7"/>
    <w:rsid w:val="00047228"/>
    <w:rsid w:val="00050871"/>
    <w:rsid w:val="00052C9C"/>
    <w:rsid w:val="0005395D"/>
    <w:rsid w:val="00053FED"/>
    <w:rsid w:val="00054674"/>
    <w:rsid w:val="000549BB"/>
    <w:rsid w:val="000554DB"/>
    <w:rsid w:val="00055689"/>
    <w:rsid w:val="00055B53"/>
    <w:rsid w:val="000565E6"/>
    <w:rsid w:val="00056DD1"/>
    <w:rsid w:val="00057CBC"/>
    <w:rsid w:val="000605FF"/>
    <w:rsid w:val="00060972"/>
    <w:rsid w:val="00060B91"/>
    <w:rsid w:val="00061080"/>
    <w:rsid w:val="00063C2C"/>
    <w:rsid w:val="00064A83"/>
    <w:rsid w:val="00065EA1"/>
    <w:rsid w:val="00065ECF"/>
    <w:rsid w:val="00065F65"/>
    <w:rsid w:val="0006606A"/>
    <w:rsid w:val="0006700E"/>
    <w:rsid w:val="00071934"/>
    <w:rsid w:val="00072008"/>
    <w:rsid w:val="0007357C"/>
    <w:rsid w:val="00073F7F"/>
    <w:rsid w:val="000749B4"/>
    <w:rsid w:val="0007586F"/>
    <w:rsid w:val="00076C04"/>
    <w:rsid w:val="00077699"/>
    <w:rsid w:val="000776A0"/>
    <w:rsid w:val="00077763"/>
    <w:rsid w:val="00077882"/>
    <w:rsid w:val="000802CA"/>
    <w:rsid w:val="00080388"/>
    <w:rsid w:val="00080A28"/>
    <w:rsid w:val="00081EE8"/>
    <w:rsid w:val="00083F15"/>
    <w:rsid w:val="00085F20"/>
    <w:rsid w:val="0008705D"/>
    <w:rsid w:val="00090C79"/>
    <w:rsid w:val="00090E6E"/>
    <w:rsid w:val="00093ECF"/>
    <w:rsid w:val="000956B9"/>
    <w:rsid w:val="00096F19"/>
    <w:rsid w:val="000A0C34"/>
    <w:rsid w:val="000A1B5A"/>
    <w:rsid w:val="000A1FE1"/>
    <w:rsid w:val="000A2451"/>
    <w:rsid w:val="000A2B34"/>
    <w:rsid w:val="000A2EC2"/>
    <w:rsid w:val="000A34DF"/>
    <w:rsid w:val="000A3D4B"/>
    <w:rsid w:val="000A3E20"/>
    <w:rsid w:val="000A4898"/>
    <w:rsid w:val="000A4965"/>
    <w:rsid w:val="000A6C79"/>
    <w:rsid w:val="000A6DB5"/>
    <w:rsid w:val="000A6F06"/>
    <w:rsid w:val="000A7986"/>
    <w:rsid w:val="000B1B76"/>
    <w:rsid w:val="000B2D15"/>
    <w:rsid w:val="000B4339"/>
    <w:rsid w:val="000B447A"/>
    <w:rsid w:val="000B567A"/>
    <w:rsid w:val="000B6F79"/>
    <w:rsid w:val="000C0049"/>
    <w:rsid w:val="000C106F"/>
    <w:rsid w:val="000C14E8"/>
    <w:rsid w:val="000C2292"/>
    <w:rsid w:val="000C255A"/>
    <w:rsid w:val="000C3043"/>
    <w:rsid w:val="000C357A"/>
    <w:rsid w:val="000C3D77"/>
    <w:rsid w:val="000C3E8E"/>
    <w:rsid w:val="000C4028"/>
    <w:rsid w:val="000C4564"/>
    <w:rsid w:val="000D01BB"/>
    <w:rsid w:val="000D0A59"/>
    <w:rsid w:val="000D227D"/>
    <w:rsid w:val="000D388A"/>
    <w:rsid w:val="000D413C"/>
    <w:rsid w:val="000D555F"/>
    <w:rsid w:val="000D6094"/>
    <w:rsid w:val="000D60FB"/>
    <w:rsid w:val="000D61CF"/>
    <w:rsid w:val="000D66AB"/>
    <w:rsid w:val="000E05EC"/>
    <w:rsid w:val="000E0C57"/>
    <w:rsid w:val="000E1077"/>
    <w:rsid w:val="000E1314"/>
    <w:rsid w:val="000E24D7"/>
    <w:rsid w:val="000E2C71"/>
    <w:rsid w:val="000E3674"/>
    <w:rsid w:val="000E49BF"/>
    <w:rsid w:val="000E49FE"/>
    <w:rsid w:val="000E6845"/>
    <w:rsid w:val="000F30B3"/>
    <w:rsid w:val="000F3763"/>
    <w:rsid w:val="000F381C"/>
    <w:rsid w:val="000F5028"/>
    <w:rsid w:val="000F5455"/>
    <w:rsid w:val="000F5CE6"/>
    <w:rsid w:val="000F5FDA"/>
    <w:rsid w:val="000F69F9"/>
    <w:rsid w:val="000F6B69"/>
    <w:rsid w:val="001009D5"/>
    <w:rsid w:val="00101509"/>
    <w:rsid w:val="00101D72"/>
    <w:rsid w:val="001025ED"/>
    <w:rsid w:val="00103472"/>
    <w:rsid w:val="0010394C"/>
    <w:rsid w:val="0010480E"/>
    <w:rsid w:val="00104A65"/>
    <w:rsid w:val="001072A3"/>
    <w:rsid w:val="00107405"/>
    <w:rsid w:val="001077BD"/>
    <w:rsid w:val="00107E81"/>
    <w:rsid w:val="0011046A"/>
    <w:rsid w:val="00110890"/>
    <w:rsid w:val="00110CC8"/>
    <w:rsid w:val="001115C7"/>
    <w:rsid w:val="00113BAA"/>
    <w:rsid w:val="00114A08"/>
    <w:rsid w:val="00115888"/>
    <w:rsid w:val="001158ED"/>
    <w:rsid w:val="00115AFF"/>
    <w:rsid w:val="001169BC"/>
    <w:rsid w:val="00116D79"/>
    <w:rsid w:val="0012002D"/>
    <w:rsid w:val="001215DD"/>
    <w:rsid w:val="00122786"/>
    <w:rsid w:val="00122D42"/>
    <w:rsid w:val="00123372"/>
    <w:rsid w:val="00123433"/>
    <w:rsid w:val="001240FF"/>
    <w:rsid w:val="001243B2"/>
    <w:rsid w:val="001249BB"/>
    <w:rsid w:val="00125ED3"/>
    <w:rsid w:val="00126714"/>
    <w:rsid w:val="00127B0E"/>
    <w:rsid w:val="00130236"/>
    <w:rsid w:val="001321E8"/>
    <w:rsid w:val="00132549"/>
    <w:rsid w:val="001327D5"/>
    <w:rsid w:val="001341CE"/>
    <w:rsid w:val="00134391"/>
    <w:rsid w:val="00134D6F"/>
    <w:rsid w:val="0013682C"/>
    <w:rsid w:val="00136993"/>
    <w:rsid w:val="00137562"/>
    <w:rsid w:val="00137BEC"/>
    <w:rsid w:val="00143473"/>
    <w:rsid w:val="001447DD"/>
    <w:rsid w:val="00145A74"/>
    <w:rsid w:val="001463AF"/>
    <w:rsid w:val="0014767B"/>
    <w:rsid w:val="00147ED7"/>
    <w:rsid w:val="001504CF"/>
    <w:rsid w:val="00150722"/>
    <w:rsid w:val="00150DE3"/>
    <w:rsid w:val="001516B4"/>
    <w:rsid w:val="001523BE"/>
    <w:rsid w:val="001544DB"/>
    <w:rsid w:val="00155210"/>
    <w:rsid w:val="001552FA"/>
    <w:rsid w:val="00155561"/>
    <w:rsid w:val="00156340"/>
    <w:rsid w:val="0015698D"/>
    <w:rsid w:val="00156F05"/>
    <w:rsid w:val="00157D92"/>
    <w:rsid w:val="00160508"/>
    <w:rsid w:val="0016076B"/>
    <w:rsid w:val="00160DE4"/>
    <w:rsid w:val="00161779"/>
    <w:rsid w:val="0016445A"/>
    <w:rsid w:val="00165863"/>
    <w:rsid w:val="00166921"/>
    <w:rsid w:val="00167BEC"/>
    <w:rsid w:val="00170F67"/>
    <w:rsid w:val="001717BE"/>
    <w:rsid w:val="001717BF"/>
    <w:rsid w:val="0017329E"/>
    <w:rsid w:val="00173A38"/>
    <w:rsid w:val="00173B27"/>
    <w:rsid w:val="001746A8"/>
    <w:rsid w:val="00174E8A"/>
    <w:rsid w:val="00174F3E"/>
    <w:rsid w:val="00175868"/>
    <w:rsid w:val="00176D61"/>
    <w:rsid w:val="00177C52"/>
    <w:rsid w:val="00177D20"/>
    <w:rsid w:val="00180D9F"/>
    <w:rsid w:val="00180E06"/>
    <w:rsid w:val="0018174F"/>
    <w:rsid w:val="00181F15"/>
    <w:rsid w:val="00182C83"/>
    <w:rsid w:val="00186343"/>
    <w:rsid w:val="0018666F"/>
    <w:rsid w:val="00187EF9"/>
    <w:rsid w:val="00190CDB"/>
    <w:rsid w:val="00191048"/>
    <w:rsid w:val="00191560"/>
    <w:rsid w:val="001922E4"/>
    <w:rsid w:val="00192C12"/>
    <w:rsid w:val="0019327D"/>
    <w:rsid w:val="0019432D"/>
    <w:rsid w:val="001954D8"/>
    <w:rsid w:val="0019613E"/>
    <w:rsid w:val="001A0064"/>
    <w:rsid w:val="001A131F"/>
    <w:rsid w:val="001A2904"/>
    <w:rsid w:val="001A2A89"/>
    <w:rsid w:val="001A4D5A"/>
    <w:rsid w:val="001A567D"/>
    <w:rsid w:val="001A59F5"/>
    <w:rsid w:val="001A69AD"/>
    <w:rsid w:val="001A74CA"/>
    <w:rsid w:val="001B0312"/>
    <w:rsid w:val="001B1BF7"/>
    <w:rsid w:val="001B2B2C"/>
    <w:rsid w:val="001B3060"/>
    <w:rsid w:val="001B31E4"/>
    <w:rsid w:val="001B331D"/>
    <w:rsid w:val="001B367C"/>
    <w:rsid w:val="001B3CC1"/>
    <w:rsid w:val="001B3F05"/>
    <w:rsid w:val="001B41B3"/>
    <w:rsid w:val="001B5056"/>
    <w:rsid w:val="001B5431"/>
    <w:rsid w:val="001B5F1C"/>
    <w:rsid w:val="001C1623"/>
    <w:rsid w:val="001C3117"/>
    <w:rsid w:val="001C343F"/>
    <w:rsid w:val="001C3AD2"/>
    <w:rsid w:val="001C4DA3"/>
    <w:rsid w:val="001C54C5"/>
    <w:rsid w:val="001C563F"/>
    <w:rsid w:val="001C5F69"/>
    <w:rsid w:val="001C607B"/>
    <w:rsid w:val="001C6ABD"/>
    <w:rsid w:val="001C715B"/>
    <w:rsid w:val="001C745E"/>
    <w:rsid w:val="001C7933"/>
    <w:rsid w:val="001C7B71"/>
    <w:rsid w:val="001D095B"/>
    <w:rsid w:val="001D1EE0"/>
    <w:rsid w:val="001D2106"/>
    <w:rsid w:val="001D261A"/>
    <w:rsid w:val="001D2A38"/>
    <w:rsid w:val="001D2F4B"/>
    <w:rsid w:val="001D3774"/>
    <w:rsid w:val="001D54A5"/>
    <w:rsid w:val="001D630F"/>
    <w:rsid w:val="001D6B33"/>
    <w:rsid w:val="001D73F0"/>
    <w:rsid w:val="001E1249"/>
    <w:rsid w:val="001E14D4"/>
    <w:rsid w:val="001E242D"/>
    <w:rsid w:val="001E2841"/>
    <w:rsid w:val="001E6A55"/>
    <w:rsid w:val="001E7AC9"/>
    <w:rsid w:val="001F16E6"/>
    <w:rsid w:val="001F22A2"/>
    <w:rsid w:val="001F29BC"/>
    <w:rsid w:val="001F3402"/>
    <w:rsid w:val="001F4561"/>
    <w:rsid w:val="001F4E1F"/>
    <w:rsid w:val="001F599C"/>
    <w:rsid w:val="001F60CA"/>
    <w:rsid w:val="001F685F"/>
    <w:rsid w:val="002001CA"/>
    <w:rsid w:val="00200514"/>
    <w:rsid w:val="00201B6C"/>
    <w:rsid w:val="00201E89"/>
    <w:rsid w:val="002020AD"/>
    <w:rsid w:val="00202CE0"/>
    <w:rsid w:val="00203B16"/>
    <w:rsid w:val="002042E2"/>
    <w:rsid w:val="00204EAA"/>
    <w:rsid w:val="002055AE"/>
    <w:rsid w:val="0020642A"/>
    <w:rsid w:val="00206A33"/>
    <w:rsid w:val="00207831"/>
    <w:rsid w:val="00207B7B"/>
    <w:rsid w:val="00211623"/>
    <w:rsid w:val="0021220D"/>
    <w:rsid w:val="002125F2"/>
    <w:rsid w:val="002126D6"/>
    <w:rsid w:val="00212EA6"/>
    <w:rsid w:val="00213020"/>
    <w:rsid w:val="002140BA"/>
    <w:rsid w:val="00216135"/>
    <w:rsid w:val="00216E7B"/>
    <w:rsid w:val="00216ED1"/>
    <w:rsid w:val="00217BA2"/>
    <w:rsid w:val="00220039"/>
    <w:rsid w:val="002211EE"/>
    <w:rsid w:val="00222186"/>
    <w:rsid w:val="00222D05"/>
    <w:rsid w:val="0022318D"/>
    <w:rsid w:val="0022355E"/>
    <w:rsid w:val="00223A27"/>
    <w:rsid w:val="002265D5"/>
    <w:rsid w:val="00227274"/>
    <w:rsid w:val="0023013F"/>
    <w:rsid w:val="0023020E"/>
    <w:rsid w:val="002303ED"/>
    <w:rsid w:val="0023085F"/>
    <w:rsid w:val="00230CB1"/>
    <w:rsid w:val="00230E7A"/>
    <w:rsid w:val="00231153"/>
    <w:rsid w:val="00232200"/>
    <w:rsid w:val="00233226"/>
    <w:rsid w:val="0023468D"/>
    <w:rsid w:val="00234888"/>
    <w:rsid w:val="00235333"/>
    <w:rsid w:val="0023558E"/>
    <w:rsid w:val="00235A15"/>
    <w:rsid w:val="0024013E"/>
    <w:rsid w:val="00240861"/>
    <w:rsid w:val="002408D8"/>
    <w:rsid w:val="00240909"/>
    <w:rsid w:val="00240E2B"/>
    <w:rsid w:val="002417CB"/>
    <w:rsid w:val="00242306"/>
    <w:rsid w:val="0024257F"/>
    <w:rsid w:val="00242A0F"/>
    <w:rsid w:val="00242E34"/>
    <w:rsid w:val="00243213"/>
    <w:rsid w:val="00243D25"/>
    <w:rsid w:val="0024482F"/>
    <w:rsid w:val="0024499D"/>
    <w:rsid w:val="0024519E"/>
    <w:rsid w:val="002456AD"/>
    <w:rsid w:val="00246247"/>
    <w:rsid w:val="0024739D"/>
    <w:rsid w:val="0025009B"/>
    <w:rsid w:val="002508CB"/>
    <w:rsid w:val="00251517"/>
    <w:rsid w:val="002528CD"/>
    <w:rsid w:val="00253467"/>
    <w:rsid w:val="00253BAD"/>
    <w:rsid w:val="002541FB"/>
    <w:rsid w:val="002549F9"/>
    <w:rsid w:val="0025592F"/>
    <w:rsid w:val="00260CD3"/>
    <w:rsid w:val="0026324B"/>
    <w:rsid w:val="00263601"/>
    <w:rsid w:val="0026368E"/>
    <w:rsid w:val="00264597"/>
    <w:rsid w:val="002658D8"/>
    <w:rsid w:val="00266154"/>
    <w:rsid w:val="00266DE1"/>
    <w:rsid w:val="00267735"/>
    <w:rsid w:val="00270361"/>
    <w:rsid w:val="00270409"/>
    <w:rsid w:val="00270B2F"/>
    <w:rsid w:val="00271F02"/>
    <w:rsid w:val="002727AF"/>
    <w:rsid w:val="00272AE9"/>
    <w:rsid w:val="00274535"/>
    <w:rsid w:val="00275BF4"/>
    <w:rsid w:val="0027611B"/>
    <w:rsid w:val="002764DF"/>
    <w:rsid w:val="00277C2A"/>
    <w:rsid w:val="00277CEB"/>
    <w:rsid w:val="00280021"/>
    <w:rsid w:val="002801D7"/>
    <w:rsid w:val="002806BE"/>
    <w:rsid w:val="002807A1"/>
    <w:rsid w:val="002816A7"/>
    <w:rsid w:val="002834DA"/>
    <w:rsid w:val="00283ABD"/>
    <w:rsid w:val="00284E83"/>
    <w:rsid w:val="00286DE4"/>
    <w:rsid w:val="0028727B"/>
    <w:rsid w:val="002874B5"/>
    <w:rsid w:val="0029098A"/>
    <w:rsid w:val="00291B32"/>
    <w:rsid w:val="00291FCA"/>
    <w:rsid w:val="00292908"/>
    <w:rsid w:val="00292A6D"/>
    <w:rsid w:val="00294BF4"/>
    <w:rsid w:val="00295DAD"/>
    <w:rsid w:val="002A0053"/>
    <w:rsid w:val="002A35CA"/>
    <w:rsid w:val="002A368B"/>
    <w:rsid w:val="002A46EC"/>
    <w:rsid w:val="002A4F9E"/>
    <w:rsid w:val="002A56E9"/>
    <w:rsid w:val="002A5738"/>
    <w:rsid w:val="002A57BD"/>
    <w:rsid w:val="002A5BF3"/>
    <w:rsid w:val="002A6EAD"/>
    <w:rsid w:val="002A74FE"/>
    <w:rsid w:val="002A7AD2"/>
    <w:rsid w:val="002B4930"/>
    <w:rsid w:val="002B5F73"/>
    <w:rsid w:val="002B60E1"/>
    <w:rsid w:val="002B65C8"/>
    <w:rsid w:val="002B6B36"/>
    <w:rsid w:val="002B7466"/>
    <w:rsid w:val="002B7525"/>
    <w:rsid w:val="002B7558"/>
    <w:rsid w:val="002B7731"/>
    <w:rsid w:val="002B7E6D"/>
    <w:rsid w:val="002B7E76"/>
    <w:rsid w:val="002C27C7"/>
    <w:rsid w:val="002C2B5B"/>
    <w:rsid w:val="002C351D"/>
    <w:rsid w:val="002C356A"/>
    <w:rsid w:val="002C4E9F"/>
    <w:rsid w:val="002C5A1D"/>
    <w:rsid w:val="002C640C"/>
    <w:rsid w:val="002C6632"/>
    <w:rsid w:val="002D1741"/>
    <w:rsid w:val="002D26DD"/>
    <w:rsid w:val="002D3A49"/>
    <w:rsid w:val="002D45A0"/>
    <w:rsid w:val="002D5939"/>
    <w:rsid w:val="002D64CB"/>
    <w:rsid w:val="002D6674"/>
    <w:rsid w:val="002D7522"/>
    <w:rsid w:val="002D77F9"/>
    <w:rsid w:val="002E0111"/>
    <w:rsid w:val="002E088E"/>
    <w:rsid w:val="002E11FA"/>
    <w:rsid w:val="002E2409"/>
    <w:rsid w:val="002E24B1"/>
    <w:rsid w:val="002E2876"/>
    <w:rsid w:val="002E3B11"/>
    <w:rsid w:val="002E71E6"/>
    <w:rsid w:val="002E79D6"/>
    <w:rsid w:val="002F0073"/>
    <w:rsid w:val="002F019C"/>
    <w:rsid w:val="002F0EBA"/>
    <w:rsid w:val="002F1257"/>
    <w:rsid w:val="002F16C7"/>
    <w:rsid w:val="002F290D"/>
    <w:rsid w:val="002F2F61"/>
    <w:rsid w:val="002F31D9"/>
    <w:rsid w:val="002F3C4E"/>
    <w:rsid w:val="002F3CF7"/>
    <w:rsid w:val="002F554F"/>
    <w:rsid w:val="002F768B"/>
    <w:rsid w:val="00300544"/>
    <w:rsid w:val="003006E5"/>
    <w:rsid w:val="00301697"/>
    <w:rsid w:val="003017D2"/>
    <w:rsid w:val="00301CF1"/>
    <w:rsid w:val="00301DAA"/>
    <w:rsid w:val="00302DB2"/>
    <w:rsid w:val="003033CE"/>
    <w:rsid w:val="00303565"/>
    <w:rsid w:val="00303BC8"/>
    <w:rsid w:val="00303FAB"/>
    <w:rsid w:val="00304DD3"/>
    <w:rsid w:val="00304FEA"/>
    <w:rsid w:val="00305198"/>
    <w:rsid w:val="00306EC1"/>
    <w:rsid w:val="003112F3"/>
    <w:rsid w:val="00313DCD"/>
    <w:rsid w:val="003141FF"/>
    <w:rsid w:val="00314785"/>
    <w:rsid w:val="00314C71"/>
    <w:rsid w:val="00314DB3"/>
    <w:rsid w:val="00316E5D"/>
    <w:rsid w:val="003212F1"/>
    <w:rsid w:val="00321366"/>
    <w:rsid w:val="00321D02"/>
    <w:rsid w:val="00321D94"/>
    <w:rsid w:val="003228AF"/>
    <w:rsid w:val="00322A1C"/>
    <w:rsid w:val="00322A49"/>
    <w:rsid w:val="0032363D"/>
    <w:rsid w:val="003240AA"/>
    <w:rsid w:val="003262DB"/>
    <w:rsid w:val="00326B9A"/>
    <w:rsid w:val="00327444"/>
    <w:rsid w:val="00327FD1"/>
    <w:rsid w:val="003300A6"/>
    <w:rsid w:val="00331238"/>
    <w:rsid w:val="0033135B"/>
    <w:rsid w:val="0033250B"/>
    <w:rsid w:val="003325F8"/>
    <w:rsid w:val="003339B2"/>
    <w:rsid w:val="00333C72"/>
    <w:rsid w:val="00333CF9"/>
    <w:rsid w:val="00335B1F"/>
    <w:rsid w:val="003364BE"/>
    <w:rsid w:val="00336924"/>
    <w:rsid w:val="00336C5D"/>
    <w:rsid w:val="00336E9B"/>
    <w:rsid w:val="003373F1"/>
    <w:rsid w:val="003400E4"/>
    <w:rsid w:val="00340CB8"/>
    <w:rsid w:val="003411A8"/>
    <w:rsid w:val="003444CA"/>
    <w:rsid w:val="00344569"/>
    <w:rsid w:val="00344BD9"/>
    <w:rsid w:val="00344CE0"/>
    <w:rsid w:val="00347011"/>
    <w:rsid w:val="003478E0"/>
    <w:rsid w:val="00350E46"/>
    <w:rsid w:val="0035196F"/>
    <w:rsid w:val="00351AAF"/>
    <w:rsid w:val="00352F6F"/>
    <w:rsid w:val="0035514B"/>
    <w:rsid w:val="00355B22"/>
    <w:rsid w:val="0035602E"/>
    <w:rsid w:val="0035605C"/>
    <w:rsid w:val="00356D7A"/>
    <w:rsid w:val="00357D8F"/>
    <w:rsid w:val="003614C0"/>
    <w:rsid w:val="00361DC4"/>
    <w:rsid w:val="00363359"/>
    <w:rsid w:val="00363B38"/>
    <w:rsid w:val="0036491E"/>
    <w:rsid w:val="00364E3F"/>
    <w:rsid w:val="003650CF"/>
    <w:rsid w:val="0036599B"/>
    <w:rsid w:val="00365C48"/>
    <w:rsid w:val="00372702"/>
    <w:rsid w:val="0037357A"/>
    <w:rsid w:val="00373A6C"/>
    <w:rsid w:val="00373AD7"/>
    <w:rsid w:val="003747B6"/>
    <w:rsid w:val="00375165"/>
    <w:rsid w:val="00376171"/>
    <w:rsid w:val="003761DD"/>
    <w:rsid w:val="003767C5"/>
    <w:rsid w:val="003801C5"/>
    <w:rsid w:val="0038073F"/>
    <w:rsid w:val="003829CE"/>
    <w:rsid w:val="00382C20"/>
    <w:rsid w:val="00383B1B"/>
    <w:rsid w:val="00386C79"/>
    <w:rsid w:val="003877C9"/>
    <w:rsid w:val="00391256"/>
    <w:rsid w:val="00391B7E"/>
    <w:rsid w:val="00391EA2"/>
    <w:rsid w:val="00392335"/>
    <w:rsid w:val="00393D58"/>
    <w:rsid w:val="00395196"/>
    <w:rsid w:val="003957C7"/>
    <w:rsid w:val="0039610A"/>
    <w:rsid w:val="00396F92"/>
    <w:rsid w:val="003A0FC0"/>
    <w:rsid w:val="003A23F0"/>
    <w:rsid w:val="003A3506"/>
    <w:rsid w:val="003A363A"/>
    <w:rsid w:val="003A3A81"/>
    <w:rsid w:val="003A3CF4"/>
    <w:rsid w:val="003A3F0C"/>
    <w:rsid w:val="003A59C7"/>
    <w:rsid w:val="003A6A2B"/>
    <w:rsid w:val="003B219C"/>
    <w:rsid w:val="003B3986"/>
    <w:rsid w:val="003B5005"/>
    <w:rsid w:val="003B5119"/>
    <w:rsid w:val="003B64E5"/>
    <w:rsid w:val="003B677D"/>
    <w:rsid w:val="003B6DFD"/>
    <w:rsid w:val="003B79F9"/>
    <w:rsid w:val="003C01F9"/>
    <w:rsid w:val="003C0563"/>
    <w:rsid w:val="003C5C84"/>
    <w:rsid w:val="003C796B"/>
    <w:rsid w:val="003C7B72"/>
    <w:rsid w:val="003C7E0B"/>
    <w:rsid w:val="003C7ED9"/>
    <w:rsid w:val="003D095D"/>
    <w:rsid w:val="003D0BF7"/>
    <w:rsid w:val="003D2382"/>
    <w:rsid w:val="003D2640"/>
    <w:rsid w:val="003D2AD9"/>
    <w:rsid w:val="003D2C25"/>
    <w:rsid w:val="003D38FA"/>
    <w:rsid w:val="003D5398"/>
    <w:rsid w:val="003D57DC"/>
    <w:rsid w:val="003D5F6F"/>
    <w:rsid w:val="003D6035"/>
    <w:rsid w:val="003D6E85"/>
    <w:rsid w:val="003D7435"/>
    <w:rsid w:val="003E21F6"/>
    <w:rsid w:val="003E3680"/>
    <w:rsid w:val="003E3DBE"/>
    <w:rsid w:val="003E3EB8"/>
    <w:rsid w:val="003E4301"/>
    <w:rsid w:val="003E54B4"/>
    <w:rsid w:val="003E777F"/>
    <w:rsid w:val="003F004A"/>
    <w:rsid w:val="003F0A21"/>
    <w:rsid w:val="003F12C3"/>
    <w:rsid w:val="003F3514"/>
    <w:rsid w:val="003F3B6F"/>
    <w:rsid w:val="003F3FA0"/>
    <w:rsid w:val="003F4E37"/>
    <w:rsid w:val="003F64ED"/>
    <w:rsid w:val="003F65D3"/>
    <w:rsid w:val="003F695F"/>
    <w:rsid w:val="003F7D68"/>
    <w:rsid w:val="00400A0D"/>
    <w:rsid w:val="004011C6"/>
    <w:rsid w:val="0040261A"/>
    <w:rsid w:val="0040313D"/>
    <w:rsid w:val="0040314B"/>
    <w:rsid w:val="00403339"/>
    <w:rsid w:val="00403555"/>
    <w:rsid w:val="00403D47"/>
    <w:rsid w:val="0040488A"/>
    <w:rsid w:val="0040700A"/>
    <w:rsid w:val="0040743D"/>
    <w:rsid w:val="00407BAD"/>
    <w:rsid w:val="00407F5D"/>
    <w:rsid w:val="00407FE9"/>
    <w:rsid w:val="00410BE1"/>
    <w:rsid w:val="00411B3A"/>
    <w:rsid w:val="00415B07"/>
    <w:rsid w:val="00415B9E"/>
    <w:rsid w:val="00416DBF"/>
    <w:rsid w:val="00417A58"/>
    <w:rsid w:val="004207F0"/>
    <w:rsid w:val="0042091A"/>
    <w:rsid w:val="00420C70"/>
    <w:rsid w:val="004212BA"/>
    <w:rsid w:val="0042195B"/>
    <w:rsid w:val="00422941"/>
    <w:rsid w:val="00422CE5"/>
    <w:rsid w:val="00423F29"/>
    <w:rsid w:val="004245C5"/>
    <w:rsid w:val="00424A6C"/>
    <w:rsid w:val="00426431"/>
    <w:rsid w:val="0042699B"/>
    <w:rsid w:val="00426AB1"/>
    <w:rsid w:val="00426E88"/>
    <w:rsid w:val="00430453"/>
    <w:rsid w:val="004309B3"/>
    <w:rsid w:val="00431C04"/>
    <w:rsid w:val="00431C3A"/>
    <w:rsid w:val="0043226E"/>
    <w:rsid w:val="0043258C"/>
    <w:rsid w:val="0043275D"/>
    <w:rsid w:val="00432760"/>
    <w:rsid w:val="00432947"/>
    <w:rsid w:val="00432D3A"/>
    <w:rsid w:val="0043310B"/>
    <w:rsid w:val="00434AD2"/>
    <w:rsid w:val="00434D5D"/>
    <w:rsid w:val="00435805"/>
    <w:rsid w:val="00436178"/>
    <w:rsid w:val="0043691E"/>
    <w:rsid w:val="00436FA9"/>
    <w:rsid w:val="00437DB0"/>
    <w:rsid w:val="004419DC"/>
    <w:rsid w:val="00442C0F"/>
    <w:rsid w:val="004440B4"/>
    <w:rsid w:val="00446448"/>
    <w:rsid w:val="004469E8"/>
    <w:rsid w:val="00446A49"/>
    <w:rsid w:val="00447177"/>
    <w:rsid w:val="004502CF"/>
    <w:rsid w:val="004517A4"/>
    <w:rsid w:val="00451C79"/>
    <w:rsid w:val="00452185"/>
    <w:rsid w:val="004533AF"/>
    <w:rsid w:val="00453433"/>
    <w:rsid w:val="004537AE"/>
    <w:rsid w:val="00453F97"/>
    <w:rsid w:val="00454F83"/>
    <w:rsid w:val="00456496"/>
    <w:rsid w:val="00460693"/>
    <w:rsid w:val="00460B53"/>
    <w:rsid w:val="0046246A"/>
    <w:rsid w:val="004637DB"/>
    <w:rsid w:val="00463E7B"/>
    <w:rsid w:val="00464FB8"/>
    <w:rsid w:val="00466AC3"/>
    <w:rsid w:val="00466C58"/>
    <w:rsid w:val="00467E6C"/>
    <w:rsid w:val="00471775"/>
    <w:rsid w:val="00471865"/>
    <w:rsid w:val="00471F01"/>
    <w:rsid w:val="00472B7D"/>
    <w:rsid w:val="004750AF"/>
    <w:rsid w:val="0047673A"/>
    <w:rsid w:val="00476F95"/>
    <w:rsid w:val="004805B1"/>
    <w:rsid w:val="00482620"/>
    <w:rsid w:val="00482936"/>
    <w:rsid w:val="00483627"/>
    <w:rsid w:val="004846C7"/>
    <w:rsid w:val="00484F8C"/>
    <w:rsid w:val="004870DE"/>
    <w:rsid w:val="00487246"/>
    <w:rsid w:val="00487F46"/>
    <w:rsid w:val="004901CC"/>
    <w:rsid w:val="00490930"/>
    <w:rsid w:val="0049138A"/>
    <w:rsid w:val="004921AF"/>
    <w:rsid w:val="0049227A"/>
    <w:rsid w:val="0049354D"/>
    <w:rsid w:val="00493DB7"/>
    <w:rsid w:val="00496697"/>
    <w:rsid w:val="004966D7"/>
    <w:rsid w:val="004A0270"/>
    <w:rsid w:val="004A068A"/>
    <w:rsid w:val="004A24BC"/>
    <w:rsid w:val="004A2EEB"/>
    <w:rsid w:val="004A37F3"/>
    <w:rsid w:val="004A5DF7"/>
    <w:rsid w:val="004A5E32"/>
    <w:rsid w:val="004A673B"/>
    <w:rsid w:val="004A7D19"/>
    <w:rsid w:val="004B05BF"/>
    <w:rsid w:val="004B1CE6"/>
    <w:rsid w:val="004B4822"/>
    <w:rsid w:val="004B48F6"/>
    <w:rsid w:val="004B4913"/>
    <w:rsid w:val="004B5214"/>
    <w:rsid w:val="004B52CB"/>
    <w:rsid w:val="004B54AF"/>
    <w:rsid w:val="004B5D45"/>
    <w:rsid w:val="004B5D60"/>
    <w:rsid w:val="004B64E4"/>
    <w:rsid w:val="004B68D4"/>
    <w:rsid w:val="004B70B2"/>
    <w:rsid w:val="004B77FA"/>
    <w:rsid w:val="004C0535"/>
    <w:rsid w:val="004C15D6"/>
    <w:rsid w:val="004C38EA"/>
    <w:rsid w:val="004C4844"/>
    <w:rsid w:val="004C55E2"/>
    <w:rsid w:val="004C5FBF"/>
    <w:rsid w:val="004C63C9"/>
    <w:rsid w:val="004C6640"/>
    <w:rsid w:val="004C73EF"/>
    <w:rsid w:val="004C7807"/>
    <w:rsid w:val="004C7D5B"/>
    <w:rsid w:val="004D00D1"/>
    <w:rsid w:val="004D0858"/>
    <w:rsid w:val="004D08DD"/>
    <w:rsid w:val="004D1001"/>
    <w:rsid w:val="004D2726"/>
    <w:rsid w:val="004D3052"/>
    <w:rsid w:val="004D46D0"/>
    <w:rsid w:val="004D67F5"/>
    <w:rsid w:val="004E0016"/>
    <w:rsid w:val="004E14D5"/>
    <w:rsid w:val="004E16B2"/>
    <w:rsid w:val="004E262E"/>
    <w:rsid w:val="004E2B59"/>
    <w:rsid w:val="004E2C69"/>
    <w:rsid w:val="004E46B8"/>
    <w:rsid w:val="004E4B1A"/>
    <w:rsid w:val="004E570B"/>
    <w:rsid w:val="004E62B4"/>
    <w:rsid w:val="004E6668"/>
    <w:rsid w:val="004F0052"/>
    <w:rsid w:val="004F12E6"/>
    <w:rsid w:val="004F18C6"/>
    <w:rsid w:val="004F270C"/>
    <w:rsid w:val="004F2A56"/>
    <w:rsid w:val="004F2C07"/>
    <w:rsid w:val="004F2E1E"/>
    <w:rsid w:val="004F2E68"/>
    <w:rsid w:val="004F3399"/>
    <w:rsid w:val="004F4D46"/>
    <w:rsid w:val="004F4DA8"/>
    <w:rsid w:val="004F5622"/>
    <w:rsid w:val="0050000F"/>
    <w:rsid w:val="00500437"/>
    <w:rsid w:val="00500CCA"/>
    <w:rsid w:val="005018D3"/>
    <w:rsid w:val="00502F75"/>
    <w:rsid w:val="0050406F"/>
    <w:rsid w:val="0050472E"/>
    <w:rsid w:val="00505657"/>
    <w:rsid w:val="0050621F"/>
    <w:rsid w:val="005064C7"/>
    <w:rsid w:val="00506644"/>
    <w:rsid w:val="00507B04"/>
    <w:rsid w:val="00510DDC"/>
    <w:rsid w:val="0051111E"/>
    <w:rsid w:val="005130EF"/>
    <w:rsid w:val="00513F90"/>
    <w:rsid w:val="00514A77"/>
    <w:rsid w:val="005152C2"/>
    <w:rsid w:val="005166ED"/>
    <w:rsid w:val="0051778F"/>
    <w:rsid w:val="0051797F"/>
    <w:rsid w:val="00520AB3"/>
    <w:rsid w:val="00520EDD"/>
    <w:rsid w:val="005211E1"/>
    <w:rsid w:val="005214A1"/>
    <w:rsid w:val="00522347"/>
    <w:rsid w:val="00523EA9"/>
    <w:rsid w:val="00524894"/>
    <w:rsid w:val="005260D0"/>
    <w:rsid w:val="005266FA"/>
    <w:rsid w:val="00527154"/>
    <w:rsid w:val="005276B7"/>
    <w:rsid w:val="005301A8"/>
    <w:rsid w:val="00530345"/>
    <w:rsid w:val="00530EE5"/>
    <w:rsid w:val="00531538"/>
    <w:rsid w:val="005325A1"/>
    <w:rsid w:val="0053283C"/>
    <w:rsid w:val="0053350D"/>
    <w:rsid w:val="00536265"/>
    <w:rsid w:val="00536390"/>
    <w:rsid w:val="005377A6"/>
    <w:rsid w:val="0054146E"/>
    <w:rsid w:val="005414D5"/>
    <w:rsid w:val="00543213"/>
    <w:rsid w:val="00543BA4"/>
    <w:rsid w:val="005449C0"/>
    <w:rsid w:val="00544BE8"/>
    <w:rsid w:val="00545103"/>
    <w:rsid w:val="00546344"/>
    <w:rsid w:val="00546CAC"/>
    <w:rsid w:val="00547450"/>
    <w:rsid w:val="00551692"/>
    <w:rsid w:val="00551F4C"/>
    <w:rsid w:val="00553554"/>
    <w:rsid w:val="00553E7A"/>
    <w:rsid w:val="00554A27"/>
    <w:rsid w:val="00554B6D"/>
    <w:rsid w:val="00555DF2"/>
    <w:rsid w:val="005561E6"/>
    <w:rsid w:val="00556A40"/>
    <w:rsid w:val="00557388"/>
    <w:rsid w:val="00560FB2"/>
    <w:rsid w:val="00561105"/>
    <w:rsid w:val="00563048"/>
    <w:rsid w:val="00564A3A"/>
    <w:rsid w:val="00564EC5"/>
    <w:rsid w:val="00564F0D"/>
    <w:rsid w:val="005651BB"/>
    <w:rsid w:val="00566356"/>
    <w:rsid w:val="0056691C"/>
    <w:rsid w:val="00566EC1"/>
    <w:rsid w:val="00567152"/>
    <w:rsid w:val="005673F2"/>
    <w:rsid w:val="00567826"/>
    <w:rsid w:val="00567EE7"/>
    <w:rsid w:val="0057123A"/>
    <w:rsid w:val="00571C5C"/>
    <w:rsid w:val="00572002"/>
    <w:rsid w:val="00572515"/>
    <w:rsid w:val="005727CB"/>
    <w:rsid w:val="00573528"/>
    <w:rsid w:val="005742C0"/>
    <w:rsid w:val="0057688E"/>
    <w:rsid w:val="00576CF5"/>
    <w:rsid w:val="00580413"/>
    <w:rsid w:val="0058049A"/>
    <w:rsid w:val="005815E4"/>
    <w:rsid w:val="00581F61"/>
    <w:rsid w:val="00582950"/>
    <w:rsid w:val="0058296D"/>
    <w:rsid w:val="00582CFA"/>
    <w:rsid w:val="005836C2"/>
    <w:rsid w:val="00583A7E"/>
    <w:rsid w:val="005861DB"/>
    <w:rsid w:val="0058638D"/>
    <w:rsid w:val="0058662F"/>
    <w:rsid w:val="005869A6"/>
    <w:rsid w:val="005900AB"/>
    <w:rsid w:val="0059017E"/>
    <w:rsid w:val="005905BC"/>
    <w:rsid w:val="00590B40"/>
    <w:rsid w:val="005915C3"/>
    <w:rsid w:val="00591C69"/>
    <w:rsid w:val="0059451D"/>
    <w:rsid w:val="00594B36"/>
    <w:rsid w:val="00595C8B"/>
    <w:rsid w:val="00595FD0"/>
    <w:rsid w:val="00596509"/>
    <w:rsid w:val="005965EB"/>
    <w:rsid w:val="00597DDB"/>
    <w:rsid w:val="005A04C5"/>
    <w:rsid w:val="005A0541"/>
    <w:rsid w:val="005A0A9D"/>
    <w:rsid w:val="005A1425"/>
    <w:rsid w:val="005A21A4"/>
    <w:rsid w:val="005A411F"/>
    <w:rsid w:val="005A4188"/>
    <w:rsid w:val="005A579C"/>
    <w:rsid w:val="005A62C4"/>
    <w:rsid w:val="005A66E6"/>
    <w:rsid w:val="005A7A72"/>
    <w:rsid w:val="005B06E6"/>
    <w:rsid w:val="005B0EE7"/>
    <w:rsid w:val="005B1703"/>
    <w:rsid w:val="005B2184"/>
    <w:rsid w:val="005B25AF"/>
    <w:rsid w:val="005B3086"/>
    <w:rsid w:val="005B39CD"/>
    <w:rsid w:val="005B4BAD"/>
    <w:rsid w:val="005B4DE5"/>
    <w:rsid w:val="005B4F37"/>
    <w:rsid w:val="005B5E5E"/>
    <w:rsid w:val="005B66D4"/>
    <w:rsid w:val="005B7AC5"/>
    <w:rsid w:val="005B7C4C"/>
    <w:rsid w:val="005C1612"/>
    <w:rsid w:val="005C236F"/>
    <w:rsid w:val="005C3094"/>
    <w:rsid w:val="005C3416"/>
    <w:rsid w:val="005C3E3B"/>
    <w:rsid w:val="005C4FC1"/>
    <w:rsid w:val="005C5762"/>
    <w:rsid w:val="005C58AA"/>
    <w:rsid w:val="005C5C5B"/>
    <w:rsid w:val="005C6C10"/>
    <w:rsid w:val="005C7245"/>
    <w:rsid w:val="005C74AE"/>
    <w:rsid w:val="005D04FF"/>
    <w:rsid w:val="005D0832"/>
    <w:rsid w:val="005D088A"/>
    <w:rsid w:val="005D1BE6"/>
    <w:rsid w:val="005D3D53"/>
    <w:rsid w:val="005D3E2B"/>
    <w:rsid w:val="005D4384"/>
    <w:rsid w:val="005D441F"/>
    <w:rsid w:val="005D4742"/>
    <w:rsid w:val="005D505D"/>
    <w:rsid w:val="005D51A2"/>
    <w:rsid w:val="005D6638"/>
    <w:rsid w:val="005D7088"/>
    <w:rsid w:val="005D7A4B"/>
    <w:rsid w:val="005D7FB9"/>
    <w:rsid w:val="005E0E15"/>
    <w:rsid w:val="005E0FF8"/>
    <w:rsid w:val="005E1CA9"/>
    <w:rsid w:val="005E1E14"/>
    <w:rsid w:val="005E2F97"/>
    <w:rsid w:val="005E379B"/>
    <w:rsid w:val="005E3EDA"/>
    <w:rsid w:val="005E453F"/>
    <w:rsid w:val="005E613C"/>
    <w:rsid w:val="005E7CB8"/>
    <w:rsid w:val="005E7E47"/>
    <w:rsid w:val="005F0565"/>
    <w:rsid w:val="005F1A31"/>
    <w:rsid w:val="005F29D4"/>
    <w:rsid w:val="005F3CBC"/>
    <w:rsid w:val="005F3F25"/>
    <w:rsid w:val="005F42E8"/>
    <w:rsid w:val="005F4721"/>
    <w:rsid w:val="005F5235"/>
    <w:rsid w:val="005F5E9C"/>
    <w:rsid w:val="005F654C"/>
    <w:rsid w:val="005F7812"/>
    <w:rsid w:val="0060099B"/>
    <w:rsid w:val="00600D94"/>
    <w:rsid w:val="00601362"/>
    <w:rsid w:val="00601A21"/>
    <w:rsid w:val="00602080"/>
    <w:rsid w:val="00603EB9"/>
    <w:rsid w:val="00604ABA"/>
    <w:rsid w:val="00604DA7"/>
    <w:rsid w:val="00605069"/>
    <w:rsid w:val="0060516D"/>
    <w:rsid w:val="0060564A"/>
    <w:rsid w:val="00605F2F"/>
    <w:rsid w:val="00606872"/>
    <w:rsid w:val="006069C9"/>
    <w:rsid w:val="006072AF"/>
    <w:rsid w:val="006075FC"/>
    <w:rsid w:val="0061143E"/>
    <w:rsid w:val="00611906"/>
    <w:rsid w:val="0061288D"/>
    <w:rsid w:val="00613159"/>
    <w:rsid w:val="00613AFB"/>
    <w:rsid w:val="00614698"/>
    <w:rsid w:val="00615079"/>
    <w:rsid w:val="0061616C"/>
    <w:rsid w:val="00617833"/>
    <w:rsid w:val="00617D50"/>
    <w:rsid w:val="00620273"/>
    <w:rsid w:val="00620D79"/>
    <w:rsid w:val="00621CA2"/>
    <w:rsid w:val="00621E9A"/>
    <w:rsid w:val="00621EB7"/>
    <w:rsid w:val="006239C8"/>
    <w:rsid w:val="00623A2A"/>
    <w:rsid w:val="0062443D"/>
    <w:rsid w:val="006248B6"/>
    <w:rsid w:val="00624A16"/>
    <w:rsid w:val="00624A2F"/>
    <w:rsid w:val="006257B8"/>
    <w:rsid w:val="00626009"/>
    <w:rsid w:val="006260CD"/>
    <w:rsid w:val="00626743"/>
    <w:rsid w:val="00627B3F"/>
    <w:rsid w:val="00627E48"/>
    <w:rsid w:val="00630923"/>
    <w:rsid w:val="006319E0"/>
    <w:rsid w:val="00632759"/>
    <w:rsid w:val="006338C6"/>
    <w:rsid w:val="00633AEE"/>
    <w:rsid w:val="00634AFB"/>
    <w:rsid w:val="00635B19"/>
    <w:rsid w:val="00635CFA"/>
    <w:rsid w:val="00637611"/>
    <w:rsid w:val="0064006E"/>
    <w:rsid w:val="00640846"/>
    <w:rsid w:val="00641B8E"/>
    <w:rsid w:val="00641C38"/>
    <w:rsid w:val="00641D11"/>
    <w:rsid w:val="00643654"/>
    <w:rsid w:val="0064377B"/>
    <w:rsid w:val="00643B45"/>
    <w:rsid w:val="00644738"/>
    <w:rsid w:val="00647013"/>
    <w:rsid w:val="0064777D"/>
    <w:rsid w:val="00650B49"/>
    <w:rsid w:val="00652A8E"/>
    <w:rsid w:val="0065452C"/>
    <w:rsid w:val="00654B9E"/>
    <w:rsid w:val="00654E3C"/>
    <w:rsid w:val="006567A0"/>
    <w:rsid w:val="00657016"/>
    <w:rsid w:val="0065709C"/>
    <w:rsid w:val="006606AC"/>
    <w:rsid w:val="00660F4C"/>
    <w:rsid w:val="00661DB7"/>
    <w:rsid w:val="00662CB9"/>
    <w:rsid w:val="006637D2"/>
    <w:rsid w:val="00663EDC"/>
    <w:rsid w:val="0066542D"/>
    <w:rsid w:val="006669E4"/>
    <w:rsid w:val="00671200"/>
    <w:rsid w:val="00672366"/>
    <w:rsid w:val="00672575"/>
    <w:rsid w:val="00673F43"/>
    <w:rsid w:val="0067563B"/>
    <w:rsid w:val="00675EA8"/>
    <w:rsid w:val="00675F11"/>
    <w:rsid w:val="00676E1D"/>
    <w:rsid w:val="00677F33"/>
    <w:rsid w:val="00680050"/>
    <w:rsid w:val="00680857"/>
    <w:rsid w:val="00680C35"/>
    <w:rsid w:val="00680C86"/>
    <w:rsid w:val="00681489"/>
    <w:rsid w:val="006814B2"/>
    <w:rsid w:val="0068162C"/>
    <w:rsid w:val="00684CDF"/>
    <w:rsid w:val="00686FE3"/>
    <w:rsid w:val="006870AD"/>
    <w:rsid w:val="00691120"/>
    <w:rsid w:val="00691365"/>
    <w:rsid w:val="00691AAD"/>
    <w:rsid w:val="00691B63"/>
    <w:rsid w:val="00693B55"/>
    <w:rsid w:val="00697B77"/>
    <w:rsid w:val="006A0217"/>
    <w:rsid w:val="006A0493"/>
    <w:rsid w:val="006A0F7A"/>
    <w:rsid w:val="006A2598"/>
    <w:rsid w:val="006A445C"/>
    <w:rsid w:val="006A4AB7"/>
    <w:rsid w:val="006A4F15"/>
    <w:rsid w:val="006A4FD1"/>
    <w:rsid w:val="006A6019"/>
    <w:rsid w:val="006B2EAF"/>
    <w:rsid w:val="006B2F43"/>
    <w:rsid w:val="006B2F7D"/>
    <w:rsid w:val="006B3206"/>
    <w:rsid w:val="006B35F1"/>
    <w:rsid w:val="006B414B"/>
    <w:rsid w:val="006B446A"/>
    <w:rsid w:val="006B4648"/>
    <w:rsid w:val="006B4DCA"/>
    <w:rsid w:val="006B55C9"/>
    <w:rsid w:val="006B5A25"/>
    <w:rsid w:val="006B61F5"/>
    <w:rsid w:val="006B75A8"/>
    <w:rsid w:val="006C0E94"/>
    <w:rsid w:val="006C299D"/>
    <w:rsid w:val="006C423C"/>
    <w:rsid w:val="006C4771"/>
    <w:rsid w:val="006C69BD"/>
    <w:rsid w:val="006C7787"/>
    <w:rsid w:val="006D03AB"/>
    <w:rsid w:val="006D3832"/>
    <w:rsid w:val="006D39B8"/>
    <w:rsid w:val="006D4A83"/>
    <w:rsid w:val="006D4BFE"/>
    <w:rsid w:val="006D5E36"/>
    <w:rsid w:val="006D6F82"/>
    <w:rsid w:val="006D7943"/>
    <w:rsid w:val="006D7BE2"/>
    <w:rsid w:val="006D7CAC"/>
    <w:rsid w:val="006E0729"/>
    <w:rsid w:val="006E0E20"/>
    <w:rsid w:val="006E0F75"/>
    <w:rsid w:val="006E1880"/>
    <w:rsid w:val="006E1F23"/>
    <w:rsid w:val="006E441B"/>
    <w:rsid w:val="006E4B0A"/>
    <w:rsid w:val="006E5711"/>
    <w:rsid w:val="006E654B"/>
    <w:rsid w:val="006E702E"/>
    <w:rsid w:val="006F000B"/>
    <w:rsid w:val="006F21EE"/>
    <w:rsid w:val="006F2559"/>
    <w:rsid w:val="006F2C43"/>
    <w:rsid w:val="006F3542"/>
    <w:rsid w:val="006F46D8"/>
    <w:rsid w:val="006F4A0B"/>
    <w:rsid w:val="006F4A9F"/>
    <w:rsid w:val="006F4F53"/>
    <w:rsid w:val="006F532D"/>
    <w:rsid w:val="006F53BA"/>
    <w:rsid w:val="006F59C4"/>
    <w:rsid w:val="006F6213"/>
    <w:rsid w:val="007007A9"/>
    <w:rsid w:val="00701065"/>
    <w:rsid w:val="00701301"/>
    <w:rsid w:val="00702E86"/>
    <w:rsid w:val="00703739"/>
    <w:rsid w:val="00704B61"/>
    <w:rsid w:val="007056A4"/>
    <w:rsid w:val="0070692B"/>
    <w:rsid w:val="007070D8"/>
    <w:rsid w:val="00710A82"/>
    <w:rsid w:val="00710C5E"/>
    <w:rsid w:val="00710EEC"/>
    <w:rsid w:val="00711436"/>
    <w:rsid w:val="0071293C"/>
    <w:rsid w:val="007131F8"/>
    <w:rsid w:val="00715558"/>
    <w:rsid w:val="007164B4"/>
    <w:rsid w:val="00717D7B"/>
    <w:rsid w:val="007213E9"/>
    <w:rsid w:val="0072170C"/>
    <w:rsid w:val="00723288"/>
    <w:rsid w:val="00723D08"/>
    <w:rsid w:val="00724868"/>
    <w:rsid w:val="00726F4E"/>
    <w:rsid w:val="00730E8E"/>
    <w:rsid w:val="00731797"/>
    <w:rsid w:val="0073350B"/>
    <w:rsid w:val="00733688"/>
    <w:rsid w:val="00733A4D"/>
    <w:rsid w:val="00734CC3"/>
    <w:rsid w:val="0073721B"/>
    <w:rsid w:val="00737AE9"/>
    <w:rsid w:val="00740D73"/>
    <w:rsid w:val="00741F63"/>
    <w:rsid w:val="00742BC7"/>
    <w:rsid w:val="00743B52"/>
    <w:rsid w:val="00745100"/>
    <w:rsid w:val="0074561D"/>
    <w:rsid w:val="00746A17"/>
    <w:rsid w:val="00747899"/>
    <w:rsid w:val="007479BC"/>
    <w:rsid w:val="00747B6D"/>
    <w:rsid w:val="00747D7A"/>
    <w:rsid w:val="00750CA5"/>
    <w:rsid w:val="00751035"/>
    <w:rsid w:val="00751650"/>
    <w:rsid w:val="00751A4E"/>
    <w:rsid w:val="00752559"/>
    <w:rsid w:val="0075356C"/>
    <w:rsid w:val="00754654"/>
    <w:rsid w:val="00754ADD"/>
    <w:rsid w:val="00754E99"/>
    <w:rsid w:val="00755078"/>
    <w:rsid w:val="00755560"/>
    <w:rsid w:val="00755AF0"/>
    <w:rsid w:val="007565A4"/>
    <w:rsid w:val="00756BBF"/>
    <w:rsid w:val="0076170F"/>
    <w:rsid w:val="00761E45"/>
    <w:rsid w:val="00761F03"/>
    <w:rsid w:val="007625E0"/>
    <w:rsid w:val="0076288E"/>
    <w:rsid w:val="00762D90"/>
    <w:rsid w:val="0076527D"/>
    <w:rsid w:val="00765A95"/>
    <w:rsid w:val="00765E4A"/>
    <w:rsid w:val="00766B78"/>
    <w:rsid w:val="00766BC3"/>
    <w:rsid w:val="00767F3D"/>
    <w:rsid w:val="00770798"/>
    <w:rsid w:val="0077145E"/>
    <w:rsid w:val="007715F6"/>
    <w:rsid w:val="00772453"/>
    <w:rsid w:val="00772613"/>
    <w:rsid w:val="007744A9"/>
    <w:rsid w:val="007746B5"/>
    <w:rsid w:val="00775702"/>
    <w:rsid w:val="00775A9A"/>
    <w:rsid w:val="00780352"/>
    <w:rsid w:val="007804F3"/>
    <w:rsid w:val="00780878"/>
    <w:rsid w:val="00780A0F"/>
    <w:rsid w:val="00781E2A"/>
    <w:rsid w:val="00781F2C"/>
    <w:rsid w:val="00782450"/>
    <w:rsid w:val="00783CC5"/>
    <w:rsid w:val="007841AC"/>
    <w:rsid w:val="00785251"/>
    <w:rsid w:val="00786B9F"/>
    <w:rsid w:val="0078725F"/>
    <w:rsid w:val="00787592"/>
    <w:rsid w:val="00790362"/>
    <w:rsid w:val="0079073A"/>
    <w:rsid w:val="007916D9"/>
    <w:rsid w:val="00791A97"/>
    <w:rsid w:val="00791FAD"/>
    <w:rsid w:val="00793014"/>
    <w:rsid w:val="007936C1"/>
    <w:rsid w:val="00794A70"/>
    <w:rsid w:val="00797E39"/>
    <w:rsid w:val="007A0084"/>
    <w:rsid w:val="007A0FB6"/>
    <w:rsid w:val="007A1930"/>
    <w:rsid w:val="007A2AEA"/>
    <w:rsid w:val="007A42EF"/>
    <w:rsid w:val="007A58C9"/>
    <w:rsid w:val="007A64C7"/>
    <w:rsid w:val="007B407A"/>
    <w:rsid w:val="007B5143"/>
    <w:rsid w:val="007B53F2"/>
    <w:rsid w:val="007B672F"/>
    <w:rsid w:val="007B6C76"/>
    <w:rsid w:val="007B741E"/>
    <w:rsid w:val="007B7991"/>
    <w:rsid w:val="007C008D"/>
    <w:rsid w:val="007C1D39"/>
    <w:rsid w:val="007C2123"/>
    <w:rsid w:val="007C2950"/>
    <w:rsid w:val="007C41B4"/>
    <w:rsid w:val="007C41F6"/>
    <w:rsid w:val="007C4CE4"/>
    <w:rsid w:val="007C53A9"/>
    <w:rsid w:val="007C5883"/>
    <w:rsid w:val="007C5F86"/>
    <w:rsid w:val="007C73B0"/>
    <w:rsid w:val="007D0085"/>
    <w:rsid w:val="007D0464"/>
    <w:rsid w:val="007D143B"/>
    <w:rsid w:val="007D153F"/>
    <w:rsid w:val="007D18B3"/>
    <w:rsid w:val="007D4836"/>
    <w:rsid w:val="007D494E"/>
    <w:rsid w:val="007D4EE6"/>
    <w:rsid w:val="007D52C3"/>
    <w:rsid w:val="007D5CB4"/>
    <w:rsid w:val="007D6016"/>
    <w:rsid w:val="007D6484"/>
    <w:rsid w:val="007D77BB"/>
    <w:rsid w:val="007E02B5"/>
    <w:rsid w:val="007E2730"/>
    <w:rsid w:val="007E3935"/>
    <w:rsid w:val="007E4001"/>
    <w:rsid w:val="007E4E29"/>
    <w:rsid w:val="007E4E37"/>
    <w:rsid w:val="007E5913"/>
    <w:rsid w:val="007E5FF2"/>
    <w:rsid w:val="007E678F"/>
    <w:rsid w:val="007E67F3"/>
    <w:rsid w:val="007E718A"/>
    <w:rsid w:val="007F056B"/>
    <w:rsid w:val="007F177A"/>
    <w:rsid w:val="007F2D53"/>
    <w:rsid w:val="007F326E"/>
    <w:rsid w:val="007F36AB"/>
    <w:rsid w:val="007F4284"/>
    <w:rsid w:val="007F485A"/>
    <w:rsid w:val="007F4B4E"/>
    <w:rsid w:val="007F51F0"/>
    <w:rsid w:val="007F52C0"/>
    <w:rsid w:val="007F65F2"/>
    <w:rsid w:val="007F704F"/>
    <w:rsid w:val="007F70E4"/>
    <w:rsid w:val="008004FF"/>
    <w:rsid w:val="00800F83"/>
    <w:rsid w:val="008020A6"/>
    <w:rsid w:val="00802DFA"/>
    <w:rsid w:val="00802FF8"/>
    <w:rsid w:val="008031E1"/>
    <w:rsid w:val="0080385B"/>
    <w:rsid w:val="008043CA"/>
    <w:rsid w:val="00805510"/>
    <w:rsid w:val="008070DF"/>
    <w:rsid w:val="0081026C"/>
    <w:rsid w:val="00810E69"/>
    <w:rsid w:val="00813453"/>
    <w:rsid w:val="00813492"/>
    <w:rsid w:val="00814A8B"/>
    <w:rsid w:val="00816C18"/>
    <w:rsid w:val="00822697"/>
    <w:rsid w:val="00823C36"/>
    <w:rsid w:val="00823EE1"/>
    <w:rsid w:val="00824225"/>
    <w:rsid w:val="00824498"/>
    <w:rsid w:val="0082756F"/>
    <w:rsid w:val="008277BE"/>
    <w:rsid w:val="00827D96"/>
    <w:rsid w:val="00830381"/>
    <w:rsid w:val="008306F5"/>
    <w:rsid w:val="008310AA"/>
    <w:rsid w:val="00832008"/>
    <w:rsid w:val="00834A6C"/>
    <w:rsid w:val="00835152"/>
    <w:rsid w:val="008353BA"/>
    <w:rsid w:val="0083558A"/>
    <w:rsid w:val="008373DC"/>
    <w:rsid w:val="00840559"/>
    <w:rsid w:val="00841DD4"/>
    <w:rsid w:val="008430C7"/>
    <w:rsid w:val="00843596"/>
    <w:rsid w:val="00843E6E"/>
    <w:rsid w:val="00845978"/>
    <w:rsid w:val="0084709A"/>
    <w:rsid w:val="00847C4A"/>
    <w:rsid w:val="00850B49"/>
    <w:rsid w:val="0085104A"/>
    <w:rsid w:val="00853A91"/>
    <w:rsid w:val="008540BF"/>
    <w:rsid w:val="0085530E"/>
    <w:rsid w:val="00855B13"/>
    <w:rsid w:val="00855FDE"/>
    <w:rsid w:val="00856151"/>
    <w:rsid w:val="0085721F"/>
    <w:rsid w:val="00857D8B"/>
    <w:rsid w:val="00857E5E"/>
    <w:rsid w:val="00860A80"/>
    <w:rsid w:val="008610FC"/>
    <w:rsid w:val="00861458"/>
    <w:rsid w:val="00861E33"/>
    <w:rsid w:val="00862C8A"/>
    <w:rsid w:val="008637B7"/>
    <w:rsid w:val="00864007"/>
    <w:rsid w:val="008643E8"/>
    <w:rsid w:val="00870966"/>
    <w:rsid w:val="00871F3A"/>
    <w:rsid w:val="00872EDE"/>
    <w:rsid w:val="00873C10"/>
    <w:rsid w:val="00874AEF"/>
    <w:rsid w:val="00875938"/>
    <w:rsid w:val="008766B7"/>
    <w:rsid w:val="00877ED9"/>
    <w:rsid w:val="00880D7D"/>
    <w:rsid w:val="00880EA7"/>
    <w:rsid w:val="008824B2"/>
    <w:rsid w:val="00882F56"/>
    <w:rsid w:val="00885089"/>
    <w:rsid w:val="008860B6"/>
    <w:rsid w:val="008875D2"/>
    <w:rsid w:val="00887E99"/>
    <w:rsid w:val="00890587"/>
    <w:rsid w:val="0089061A"/>
    <w:rsid w:val="008955C8"/>
    <w:rsid w:val="008956B4"/>
    <w:rsid w:val="00895A1F"/>
    <w:rsid w:val="00896C28"/>
    <w:rsid w:val="00896E49"/>
    <w:rsid w:val="0089707C"/>
    <w:rsid w:val="008972E2"/>
    <w:rsid w:val="0089745C"/>
    <w:rsid w:val="0089758D"/>
    <w:rsid w:val="00897C4D"/>
    <w:rsid w:val="008A080B"/>
    <w:rsid w:val="008A294A"/>
    <w:rsid w:val="008A30EA"/>
    <w:rsid w:val="008A36A9"/>
    <w:rsid w:val="008A40B9"/>
    <w:rsid w:val="008A5198"/>
    <w:rsid w:val="008A7463"/>
    <w:rsid w:val="008B0110"/>
    <w:rsid w:val="008B08B0"/>
    <w:rsid w:val="008B18B1"/>
    <w:rsid w:val="008B1E4D"/>
    <w:rsid w:val="008B3646"/>
    <w:rsid w:val="008B42B6"/>
    <w:rsid w:val="008B56AA"/>
    <w:rsid w:val="008B643B"/>
    <w:rsid w:val="008B6AE4"/>
    <w:rsid w:val="008B7628"/>
    <w:rsid w:val="008C0774"/>
    <w:rsid w:val="008C0C9D"/>
    <w:rsid w:val="008C0E3A"/>
    <w:rsid w:val="008C2B2C"/>
    <w:rsid w:val="008C2FCA"/>
    <w:rsid w:val="008C3023"/>
    <w:rsid w:val="008C314B"/>
    <w:rsid w:val="008C46C8"/>
    <w:rsid w:val="008C5AC2"/>
    <w:rsid w:val="008C6741"/>
    <w:rsid w:val="008C7291"/>
    <w:rsid w:val="008C7EA7"/>
    <w:rsid w:val="008C7EB4"/>
    <w:rsid w:val="008C7F54"/>
    <w:rsid w:val="008D14E2"/>
    <w:rsid w:val="008D1817"/>
    <w:rsid w:val="008D2982"/>
    <w:rsid w:val="008D30C1"/>
    <w:rsid w:val="008D31EF"/>
    <w:rsid w:val="008D50CC"/>
    <w:rsid w:val="008D56A6"/>
    <w:rsid w:val="008D639B"/>
    <w:rsid w:val="008D6C8C"/>
    <w:rsid w:val="008D7153"/>
    <w:rsid w:val="008D72AC"/>
    <w:rsid w:val="008E02DB"/>
    <w:rsid w:val="008E1497"/>
    <w:rsid w:val="008E157B"/>
    <w:rsid w:val="008E2261"/>
    <w:rsid w:val="008E2C74"/>
    <w:rsid w:val="008E2D65"/>
    <w:rsid w:val="008E3DEB"/>
    <w:rsid w:val="008E4178"/>
    <w:rsid w:val="008E4356"/>
    <w:rsid w:val="008E5E68"/>
    <w:rsid w:val="008E657B"/>
    <w:rsid w:val="008E6897"/>
    <w:rsid w:val="008F04F1"/>
    <w:rsid w:val="008F06A1"/>
    <w:rsid w:val="008F076A"/>
    <w:rsid w:val="008F124F"/>
    <w:rsid w:val="008F19CD"/>
    <w:rsid w:val="008F27D8"/>
    <w:rsid w:val="008F398E"/>
    <w:rsid w:val="008F3BB3"/>
    <w:rsid w:val="008F45FB"/>
    <w:rsid w:val="008F47A0"/>
    <w:rsid w:val="008F52BB"/>
    <w:rsid w:val="008F5AC0"/>
    <w:rsid w:val="008F7DAF"/>
    <w:rsid w:val="00900C66"/>
    <w:rsid w:val="00901488"/>
    <w:rsid w:val="00901593"/>
    <w:rsid w:val="00901951"/>
    <w:rsid w:val="009027FC"/>
    <w:rsid w:val="00904E83"/>
    <w:rsid w:val="00904ECC"/>
    <w:rsid w:val="009052AB"/>
    <w:rsid w:val="00905D20"/>
    <w:rsid w:val="0090663F"/>
    <w:rsid w:val="009116DB"/>
    <w:rsid w:val="00911704"/>
    <w:rsid w:val="00911738"/>
    <w:rsid w:val="00912C2A"/>
    <w:rsid w:val="009131C3"/>
    <w:rsid w:val="00913712"/>
    <w:rsid w:val="00913CB0"/>
    <w:rsid w:val="00914025"/>
    <w:rsid w:val="0091465E"/>
    <w:rsid w:val="00915A93"/>
    <w:rsid w:val="009161FD"/>
    <w:rsid w:val="0091637B"/>
    <w:rsid w:val="00917D3F"/>
    <w:rsid w:val="0092021E"/>
    <w:rsid w:val="00920A04"/>
    <w:rsid w:val="009225D8"/>
    <w:rsid w:val="00922E02"/>
    <w:rsid w:val="009235F1"/>
    <w:rsid w:val="00923658"/>
    <w:rsid w:val="00926DD0"/>
    <w:rsid w:val="00926FA4"/>
    <w:rsid w:val="00927636"/>
    <w:rsid w:val="00927FCF"/>
    <w:rsid w:val="009301B1"/>
    <w:rsid w:val="00930FB9"/>
    <w:rsid w:val="0093180D"/>
    <w:rsid w:val="009337EC"/>
    <w:rsid w:val="00933B78"/>
    <w:rsid w:val="00934D21"/>
    <w:rsid w:val="009351BC"/>
    <w:rsid w:val="00935C07"/>
    <w:rsid w:val="00935E6E"/>
    <w:rsid w:val="009370AD"/>
    <w:rsid w:val="009406B2"/>
    <w:rsid w:val="0094148D"/>
    <w:rsid w:val="00941C1C"/>
    <w:rsid w:val="00941F73"/>
    <w:rsid w:val="00946DAA"/>
    <w:rsid w:val="0094718F"/>
    <w:rsid w:val="00947E5C"/>
    <w:rsid w:val="009518F9"/>
    <w:rsid w:val="00951919"/>
    <w:rsid w:val="00951EB3"/>
    <w:rsid w:val="00952571"/>
    <w:rsid w:val="00952DE1"/>
    <w:rsid w:val="009559DF"/>
    <w:rsid w:val="00956308"/>
    <w:rsid w:val="00956CF0"/>
    <w:rsid w:val="00960AC2"/>
    <w:rsid w:val="009610E6"/>
    <w:rsid w:val="00961B63"/>
    <w:rsid w:val="00962817"/>
    <w:rsid w:val="00962FCD"/>
    <w:rsid w:val="00964A95"/>
    <w:rsid w:val="00965D55"/>
    <w:rsid w:val="009660C6"/>
    <w:rsid w:val="009708C3"/>
    <w:rsid w:val="009717EC"/>
    <w:rsid w:val="00971DE6"/>
    <w:rsid w:val="00973322"/>
    <w:rsid w:val="009738D3"/>
    <w:rsid w:val="00973AFF"/>
    <w:rsid w:val="00973DF4"/>
    <w:rsid w:val="00973F4B"/>
    <w:rsid w:val="009744B2"/>
    <w:rsid w:val="0098023C"/>
    <w:rsid w:val="00980FA3"/>
    <w:rsid w:val="0098152A"/>
    <w:rsid w:val="0098298D"/>
    <w:rsid w:val="00982D5E"/>
    <w:rsid w:val="00983FF0"/>
    <w:rsid w:val="0098575A"/>
    <w:rsid w:val="00987D17"/>
    <w:rsid w:val="00990858"/>
    <w:rsid w:val="00990AAA"/>
    <w:rsid w:val="00990D29"/>
    <w:rsid w:val="00991063"/>
    <w:rsid w:val="00991159"/>
    <w:rsid w:val="00991368"/>
    <w:rsid w:val="00991F4F"/>
    <w:rsid w:val="0099209A"/>
    <w:rsid w:val="0099295F"/>
    <w:rsid w:val="00993372"/>
    <w:rsid w:val="009933FD"/>
    <w:rsid w:val="00995D81"/>
    <w:rsid w:val="00996C29"/>
    <w:rsid w:val="00997C25"/>
    <w:rsid w:val="009A1B0D"/>
    <w:rsid w:val="009A1D47"/>
    <w:rsid w:val="009A2097"/>
    <w:rsid w:val="009A29DF"/>
    <w:rsid w:val="009A2EAE"/>
    <w:rsid w:val="009A320A"/>
    <w:rsid w:val="009A3D36"/>
    <w:rsid w:val="009A4BF6"/>
    <w:rsid w:val="009A536D"/>
    <w:rsid w:val="009A5B3A"/>
    <w:rsid w:val="009A75AE"/>
    <w:rsid w:val="009B121B"/>
    <w:rsid w:val="009B2489"/>
    <w:rsid w:val="009B25BA"/>
    <w:rsid w:val="009B2AEF"/>
    <w:rsid w:val="009B2D0F"/>
    <w:rsid w:val="009B2D9C"/>
    <w:rsid w:val="009B4171"/>
    <w:rsid w:val="009B4E61"/>
    <w:rsid w:val="009B5247"/>
    <w:rsid w:val="009C0454"/>
    <w:rsid w:val="009C07AF"/>
    <w:rsid w:val="009C18AD"/>
    <w:rsid w:val="009C1E57"/>
    <w:rsid w:val="009C26DC"/>
    <w:rsid w:val="009C28EF"/>
    <w:rsid w:val="009C2DE6"/>
    <w:rsid w:val="009C2FFB"/>
    <w:rsid w:val="009C3A4B"/>
    <w:rsid w:val="009C40DF"/>
    <w:rsid w:val="009C4A9A"/>
    <w:rsid w:val="009C4FFB"/>
    <w:rsid w:val="009C628F"/>
    <w:rsid w:val="009D0885"/>
    <w:rsid w:val="009D17A4"/>
    <w:rsid w:val="009D1B39"/>
    <w:rsid w:val="009D24BC"/>
    <w:rsid w:val="009D27BB"/>
    <w:rsid w:val="009D6B34"/>
    <w:rsid w:val="009D70FA"/>
    <w:rsid w:val="009D7427"/>
    <w:rsid w:val="009E035F"/>
    <w:rsid w:val="009E0ECA"/>
    <w:rsid w:val="009E2B7D"/>
    <w:rsid w:val="009E3A2E"/>
    <w:rsid w:val="009E3D13"/>
    <w:rsid w:val="009E4894"/>
    <w:rsid w:val="009E4C2C"/>
    <w:rsid w:val="009E5148"/>
    <w:rsid w:val="009E51D9"/>
    <w:rsid w:val="009E6D5B"/>
    <w:rsid w:val="009E7940"/>
    <w:rsid w:val="009F0296"/>
    <w:rsid w:val="009F082C"/>
    <w:rsid w:val="009F0D0D"/>
    <w:rsid w:val="009F0E9F"/>
    <w:rsid w:val="009F23C7"/>
    <w:rsid w:val="009F38A7"/>
    <w:rsid w:val="009F3BD8"/>
    <w:rsid w:val="009F3E5D"/>
    <w:rsid w:val="009F45DF"/>
    <w:rsid w:val="009F4710"/>
    <w:rsid w:val="009F47A4"/>
    <w:rsid w:val="009F4C30"/>
    <w:rsid w:val="009F5BF2"/>
    <w:rsid w:val="009F6C9D"/>
    <w:rsid w:val="00A02B6F"/>
    <w:rsid w:val="00A0330A"/>
    <w:rsid w:val="00A05194"/>
    <w:rsid w:val="00A074C4"/>
    <w:rsid w:val="00A0762C"/>
    <w:rsid w:val="00A10881"/>
    <w:rsid w:val="00A10FCD"/>
    <w:rsid w:val="00A11845"/>
    <w:rsid w:val="00A127A4"/>
    <w:rsid w:val="00A130A8"/>
    <w:rsid w:val="00A14027"/>
    <w:rsid w:val="00A155AD"/>
    <w:rsid w:val="00A166A9"/>
    <w:rsid w:val="00A176A4"/>
    <w:rsid w:val="00A205B7"/>
    <w:rsid w:val="00A22D79"/>
    <w:rsid w:val="00A23EDA"/>
    <w:rsid w:val="00A24544"/>
    <w:rsid w:val="00A251D8"/>
    <w:rsid w:val="00A262F9"/>
    <w:rsid w:val="00A26BFB"/>
    <w:rsid w:val="00A327B3"/>
    <w:rsid w:val="00A33158"/>
    <w:rsid w:val="00A335B8"/>
    <w:rsid w:val="00A3434E"/>
    <w:rsid w:val="00A356D9"/>
    <w:rsid w:val="00A361DA"/>
    <w:rsid w:val="00A361F8"/>
    <w:rsid w:val="00A3755F"/>
    <w:rsid w:val="00A37CC4"/>
    <w:rsid w:val="00A40823"/>
    <w:rsid w:val="00A40B88"/>
    <w:rsid w:val="00A41520"/>
    <w:rsid w:val="00A41649"/>
    <w:rsid w:val="00A41D48"/>
    <w:rsid w:val="00A425F3"/>
    <w:rsid w:val="00A427BD"/>
    <w:rsid w:val="00A4310B"/>
    <w:rsid w:val="00A43D5F"/>
    <w:rsid w:val="00A449DD"/>
    <w:rsid w:val="00A44C9E"/>
    <w:rsid w:val="00A462F0"/>
    <w:rsid w:val="00A47139"/>
    <w:rsid w:val="00A4772B"/>
    <w:rsid w:val="00A47CEB"/>
    <w:rsid w:val="00A47D0B"/>
    <w:rsid w:val="00A50DBF"/>
    <w:rsid w:val="00A5133C"/>
    <w:rsid w:val="00A5205A"/>
    <w:rsid w:val="00A525FB"/>
    <w:rsid w:val="00A52A38"/>
    <w:rsid w:val="00A52A6E"/>
    <w:rsid w:val="00A52AAF"/>
    <w:rsid w:val="00A54A18"/>
    <w:rsid w:val="00A54C29"/>
    <w:rsid w:val="00A54E0F"/>
    <w:rsid w:val="00A55792"/>
    <w:rsid w:val="00A5595F"/>
    <w:rsid w:val="00A559D6"/>
    <w:rsid w:val="00A566E8"/>
    <w:rsid w:val="00A6102B"/>
    <w:rsid w:val="00A61344"/>
    <w:rsid w:val="00A6280C"/>
    <w:rsid w:val="00A6320A"/>
    <w:rsid w:val="00A63B5C"/>
    <w:rsid w:val="00A63E11"/>
    <w:rsid w:val="00A64661"/>
    <w:rsid w:val="00A64A6C"/>
    <w:rsid w:val="00A65616"/>
    <w:rsid w:val="00A664C0"/>
    <w:rsid w:val="00A66943"/>
    <w:rsid w:val="00A66C7B"/>
    <w:rsid w:val="00A674DB"/>
    <w:rsid w:val="00A70C3F"/>
    <w:rsid w:val="00A70E0B"/>
    <w:rsid w:val="00A70E13"/>
    <w:rsid w:val="00A710C1"/>
    <w:rsid w:val="00A71418"/>
    <w:rsid w:val="00A746C3"/>
    <w:rsid w:val="00A779E1"/>
    <w:rsid w:val="00A81BB1"/>
    <w:rsid w:val="00A81FB9"/>
    <w:rsid w:val="00A8288E"/>
    <w:rsid w:val="00A828E9"/>
    <w:rsid w:val="00A83914"/>
    <w:rsid w:val="00A84E7D"/>
    <w:rsid w:val="00A854B9"/>
    <w:rsid w:val="00A85560"/>
    <w:rsid w:val="00A862C2"/>
    <w:rsid w:val="00A86554"/>
    <w:rsid w:val="00A87100"/>
    <w:rsid w:val="00A87667"/>
    <w:rsid w:val="00A87717"/>
    <w:rsid w:val="00A87C9F"/>
    <w:rsid w:val="00A87D33"/>
    <w:rsid w:val="00A904FC"/>
    <w:rsid w:val="00A90A6F"/>
    <w:rsid w:val="00A91444"/>
    <w:rsid w:val="00A91FBC"/>
    <w:rsid w:val="00A92F07"/>
    <w:rsid w:val="00A93E90"/>
    <w:rsid w:val="00A942C4"/>
    <w:rsid w:val="00A95DDD"/>
    <w:rsid w:val="00A968E8"/>
    <w:rsid w:val="00A970AB"/>
    <w:rsid w:val="00A97E9B"/>
    <w:rsid w:val="00AA0564"/>
    <w:rsid w:val="00AA0572"/>
    <w:rsid w:val="00AA0C58"/>
    <w:rsid w:val="00AA17E7"/>
    <w:rsid w:val="00AA32A2"/>
    <w:rsid w:val="00AA54B4"/>
    <w:rsid w:val="00AA6793"/>
    <w:rsid w:val="00AA6C80"/>
    <w:rsid w:val="00AB0548"/>
    <w:rsid w:val="00AB0D69"/>
    <w:rsid w:val="00AB0E67"/>
    <w:rsid w:val="00AB18B5"/>
    <w:rsid w:val="00AB253E"/>
    <w:rsid w:val="00AB4404"/>
    <w:rsid w:val="00AB48A2"/>
    <w:rsid w:val="00AB53D7"/>
    <w:rsid w:val="00AB6E3E"/>
    <w:rsid w:val="00AB7B5B"/>
    <w:rsid w:val="00AB7BF5"/>
    <w:rsid w:val="00AB7C6B"/>
    <w:rsid w:val="00AB7FDA"/>
    <w:rsid w:val="00AC1868"/>
    <w:rsid w:val="00AC2C35"/>
    <w:rsid w:val="00AC4AD3"/>
    <w:rsid w:val="00AC52B6"/>
    <w:rsid w:val="00AC57A7"/>
    <w:rsid w:val="00AC596B"/>
    <w:rsid w:val="00AC5C87"/>
    <w:rsid w:val="00AC627C"/>
    <w:rsid w:val="00AC6AA4"/>
    <w:rsid w:val="00AC741D"/>
    <w:rsid w:val="00AD1AA1"/>
    <w:rsid w:val="00AD2C58"/>
    <w:rsid w:val="00AD318F"/>
    <w:rsid w:val="00AD3588"/>
    <w:rsid w:val="00AD5E26"/>
    <w:rsid w:val="00AD7EA1"/>
    <w:rsid w:val="00AE027C"/>
    <w:rsid w:val="00AE03C1"/>
    <w:rsid w:val="00AE0F15"/>
    <w:rsid w:val="00AE168D"/>
    <w:rsid w:val="00AE2D15"/>
    <w:rsid w:val="00AE3414"/>
    <w:rsid w:val="00AE376D"/>
    <w:rsid w:val="00AE48CB"/>
    <w:rsid w:val="00AE552D"/>
    <w:rsid w:val="00AE5A0B"/>
    <w:rsid w:val="00AE607E"/>
    <w:rsid w:val="00AE794D"/>
    <w:rsid w:val="00AF63C4"/>
    <w:rsid w:val="00AF70C8"/>
    <w:rsid w:val="00B00676"/>
    <w:rsid w:val="00B009CF"/>
    <w:rsid w:val="00B01163"/>
    <w:rsid w:val="00B02162"/>
    <w:rsid w:val="00B02A00"/>
    <w:rsid w:val="00B049E3"/>
    <w:rsid w:val="00B04B4F"/>
    <w:rsid w:val="00B05973"/>
    <w:rsid w:val="00B06873"/>
    <w:rsid w:val="00B06E50"/>
    <w:rsid w:val="00B07F91"/>
    <w:rsid w:val="00B118B7"/>
    <w:rsid w:val="00B13A26"/>
    <w:rsid w:val="00B1446A"/>
    <w:rsid w:val="00B14502"/>
    <w:rsid w:val="00B1491D"/>
    <w:rsid w:val="00B14999"/>
    <w:rsid w:val="00B15AA8"/>
    <w:rsid w:val="00B15EB5"/>
    <w:rsid w:val="00B16599"/>
    <w:rsid w:val="00B169A7"/>
    <w:rsid w:val="00B17011"/>
    <w:rsid w:val="00B172EC"/>
    <w:rsid w:val="00B173F6"/>
    <w:rsid w:val="00B1796B"/>
    <w:rsid w:val="00B20C82"/>
    <w:rsid w:val="00B218FE"/>
    <w:rsid w:val="00B261BB"/>
    <w:rsid w:val="00B30B89"/>
    <w:rsid w:val="00B316DC"/>
    <w:rsid w:val="00B3193A"/>
    <w:rsid w:val="00B31CC6"/>
    <w:rsid w:val="00B31E7F"/>
    <w:rsid w:val="00B32520"/>
    <w:rsid w:val="00B32F25"/>
    <w:rsid w:val="00B336B3"/>
    <w:rsid w:val="00B337AF"/>
    <w:rsid w:val="00B34F7F"/>
    <w:rsid w:val="00B34FD7"/>
    <w:rsid w:val="00B35AFE"/>
    <w:rsid w:val="00B362F7"/>
    <w:rsid w:val="00B3757A"/>
    <w:rsid w:val="00B4107D"/>
    <w:rsid w:val="00B41AF5"/>
    <w:rsid w:val="00B41D98"/>
    <w:rsid w:val="00B41E24"/>
    <w:rsid w:val="00B42965"/>
    <w:rsid w:val="00B432E5"/>
    <w:rsid w:val="00B43364"/>
    <w:rsid w:val="00B44141"/>
    <w:rsid w:val="00B444FD"/>
    <w:rsid w:val="00B44796"/>
    <w:rsid w:val="00B45D71"/>
    <w:rsid w:val="00B470B5"/>
    <w:rsid w:val="00B477E6"/>
    <w:rsid w:val="00B50665"/>
    <w:rsid w:val="00B50B57"/>
    <w:rsid w:val="00B52887"/>
    <w:rsid w:val="00B52BA9"/>
    <w:rsid w:val="00B532B2"/>
    <w:rsid w:val="00B54981"/>
    <w:rsid w:val="00B54DBC"/>
    <w:rsid w:val="00B55C75"/>
    <w:rsid w:val="00B57821"/>
    <w:rsid w:val="00B604BC"/>
    <w:rsid w:val="00B60596"/>
    <w:rsid w:val="00B61A9F"/>
    <w:rsid w:val="00B61D82"/>
    <w:rsid w:val="00B62379"/>
    <w:rsid w:val="00B62BCB"/>
    <w:rsid w:val="00B63C25"/>
    <w:rsid w:val="00B641F3"/>
    <w:rsid w:val="00B64AD0"/>
    <w:rsid w:val="00B64E85"/>
    <w:rsid w:val="00B64E90"/>
    <w:rsid w:val="00B6509F"/>
    <w:rsid w:val="00B6752B"/>
    <w:rsid w:val="00B67BA8"/>
    <w:rsid w:val="00B67E82"/>
    <w:rsid w:val="00B70DEB"/>
    <w:rsid w:val="00B710E5"/>
    <w:rsid w:val="00B71DDB"/>
    <w:rsid w:val="00B728C4"/>
    <w:rsid w:val="00B7456F"/>
    <w:rsid w:val="00B7471E"/>
    <w:rsid w:val="00B747F8"/>
    <w:rsid w:val="00B758AB"/>
    <w:rsid w:val="00B7636A"/>
    <w:rsid w:val="00B76749"/>
    <w:rsid w:val="00B76A93"/>
    <w:rsid w:val="00B77D03"/>
    <w:rsid w:val="00B81BAF"/>
    <w:rsid w:val="00B81E4F"/>
    <w:rsid w:val="00B81F56"/>
    <w:rsid w:val="00B82E0D"/>
    <w:rsid w:val="00B84009"/>
    <w:rsid w:val="00B85063"/>
    <w:rsid w:val="00B86A51"/>
    <w:rsid w:val="00B86EB2"/>
    <w:rsid w:val="00B8700F"/>
    <w:rsid w:val="00B87A84"/>
    <w:rsid w:val="00B9028A"/>
    <w:rsid w:val="00B92250"/>
    <w:rsid w:val="00B92581"/>
    <w:rsid w:val="00B93268"/>
    <w:rsid w:val="00B93A03"/>
    <w:rsid w:val="00B93BEB"/>
    <w:rsid w:val="00B9450B"/>
    <w:rsid w:val="00B96EF4"/>
    <w:rsid w:val="00B97BA8"/>
    <w:rsid w:val="00BA0A4E"/>
    <w:rsid w:val="00BA1EC0"/>
    <w:rsid w:val="00BA2D23"/>
    <w:rsid w:val="00BA444C"/>
    <w:rsid w:val="00BA4833"/>
    <w:rsid w:val="00BA5487"/>
    <w:rsid w:val="00BA6098"/>
    <w:rsid w:val="00BA6102"/>
    <w:rsid w:val="00BA6140"/>
    <w:rsid w:val="00BA6721"/>
    <w:rsid w:val="00BA7409"/>
    <w:rsid w:val="00BA7B56"/>
    <w:rsid w:val="00BB018C"/>
    <w:rsid w:val="00BB0A8A"/>
    <w:rsid w:val="00BB3171"/>
    <w:rsid w:val="00BB4444"/>
    <w:rsid w:val="00BB4656"/>
    <w:rsid w:val="00BB5FA1"/>
    <w:rsid w:val="00BB616F"/>
    <w:rsid w:val="00BB6527"/>
    <w:rsid w:val="00BB6E82"/>
    <w:rsid w:val="00BB7B56"/>
    <w:rsid w:val="00BC01B4"/>
    <w:rsid w:val="00BC0385"/>
    <w:rsid w:val="00BC1275"/>
    <w:rsid w:val="00BC26D5"/>
    <w:rsid w:val="00BC3C72"/>
    <w:rsid w:val="00BC4BD7"/>
    <w:rsid w:val="00BC7FE2"/>
    <w:rsid w:val="00BD0F8C"/>
    <w:rsid w:val="00BD1578"/>
    <w:rsid w:val="00BD1933"/>
    <w:rsid w:val="00BD20DE"/>
    <w:rsid w:val="00BD3B95"/>
    <w:rsid w:val="00BD4991"/>
    <w:rsid w:val="00BD666E"/>
    <w:rsid w:val="00BD69C3"/>
    <w:rsid w:val="00BD6DEA"/>
    <w:rsid w:val="00BD720F"/>
    <w:rsid w:val="00BE1383"/>
    <w:rsid w:val="00BE1D27"/>
    <w:rsid w:val="00BE1EBA"/>
    <w:rsid w:val="00BE375F"/>
    <w:rsid w:val="00BE51BC"/>
    <w:rsid w:val="00BE5BDB"/>
    <w:rsid w:val="00BE747B"/>
    <w:rsid w:val="00BE77B2"/>
    <w:rsid w:val="00BF0464"/>
    <w:rsid w:val="00BF2C5E"/>
    <w:rsid w:val="00BF5706"/>
    <w:rsid w:val="00BF586C"/>
    <w:rsid w:val="00BF674A"/>
    <w:rsid w:val="00BF7429"/>
    <w:rsid w:val="00BF786F"/>
    <w:rsid w:val="00C001B9"/>
    <w:rsid w:val="00C01B18"/>
    <w:rsid w:val="00C02467"/>
    <w:rsid w:val="00C045F4"/>
    <w:rsid w:val="00C04C94"/>
    <w:rsid w:val="00C056BB"/>
    <w:rsid w:val="00C06AC3"/>
    <w:rsid w:val="00C06D8F"/>
    <w:rsid w:val="00C071B2"/>
    <w:rsid w:val="00C07843"/>
    <w:rsid w:val="00C07DBE"/>
    <w:rsid w:val="00C10771"/>
    <w:rsid w:val="00C11BF7"/>
    <w:rsid w:val="00C123D3"/>
    <w:rsid w:val="00C14F98"/>
    <w:rsid w:val="00C152AB"/>
    <w:rsid w:val="00C15EA8"/>
    <w:rsid w:val="00C174F2"/>
    <w:rsid w:val="00C20A3B"/>
    <w:rsid w:val="00C21779"/>
    <w:rsid w:val="00C21CEC"/>
    <w:rsid w:val="00C22F20"/>
    <w:rsid w:val="00C23317"/>
    <w:rsid w:val="00C23E27"/>
    <w:rsid w:val="00C240EA"/>
    <w:rsid w:val="00C24307"/>
    <w:rsid w:val="00C251F4"/>
    <w:rsid w:val="00C254F4"/>
    <w:rsid w:val="00C25C80"/>
    <w:rsid w:val="00C25C8B"/>
    <w:rsid w:val="00C26330"/>
    <w:rsid w:val="00C2663F"/>
    <w:rsid w:val="00C30126"/>
    <w:rsid w:val="00C33452"/>
    <w:rsid w:val="00C34C92"/>
    <w:rsid w:val="00C3595C"/>
    <w:rsid w:val="00C3685F"/>
    <w:rsid w:val="00C40B74"/>
    <w:rsid w:val="00C433DD"/>
    <w:rsid w:val="00C44A99"/>
    <w:rsid w:val="00C45B49"/>
    <w:rsid w:val="00C45DC6"/>
    <w:rsid w:val="00C46A35"/>
    <w:rsid w:val="00C46EB5"/>
    <w:rsid w:val="00C47E3B"/>
    <w:rsid w:val="00C5074A"/>
    <w:rsid w:val="00C5098B"/>
    <w:rsid w:val="00C50AB4"/>
    <w:rsid w:val="00C52C1A"/>
    <w:rsid w:val="00C53284"/>
    <w:rsid w:val="00C53891"/>
    <w:rsid w:val="00C552B7"/>
    <w:rsid w:val="00C55ADE"/>
    <w:rsid w:val="00C55EE9"/>
    <w:rsid w:val="00C56650"/>
    <w:rsid w:val="00C570A3"/>
    <w:rsid w:val="00C57147"/>
    <w:rsid w:val="00C60AB7"/>
    <w:rsid w:val="00C616F6"/>
    <w:rsid w:val="00C62362"/>
    <w:rsid w:val="00C62616"/>
    <w:rsid w:val="00C637E5"/>
    <w:rsid w:val="00C6395B"/>
    <w:rsid w:val="00C63D9C"/>
    <w:rsid w:val="00C6423F"/>
    <w:rsid w:val="00C6460E"/>
    <w:rsid w:val="00C6508B"/>
    <w:rsid w:val="00C65720"/>
    <w:rsid w:val="00C668E1"/>
    <w:rsid w:val="00C6791A"/>
    <w:rsid w:val="00C70D48"/>
    <w:rsid w:val="00C72787"/>
    <w:rsid w:val="00C73777"/>
    <w:rsid w:val="00C73E41"/>
    <w:rsid w:val="00C74149"/>
    <w:rsid w:val="00C74536"/>
    <w:rsid w:val="00C7547E"/>
    <w:rsid w:val="00C75709"/>
    <w:rsid w:val="00C76221"/>
    <w:rsid w:val="00C7704C"/>
    <w:rsid w:val="00C7744A"/>
    <w:rsid w:val="00C823CE"/>
    <w:rsid w:val="00C82620"/>
    <w:rsid w:val="00C82AD1"/>
    <w:rsid w:val="00C82FDB"/>
    <w:rsid w:val="00C83964"/>
    <w:rsid w:val="00C83CCC"/>
    <w:rsid w:val="00C849DA"/>
    <w:rsid w:val="00C84D99"/>
    <w:rsid w:val="00C868B4"/>
    <w:rsid w:val="00C9013C"/>
    <w:rsid w:val="00C91A5B"/>
    <w:rsid w:val="00C930E7"/>
    <w:rsid w:val="00C93E57"/>
    <w:rsid w:val="00C94026"/>
    <w:rsid w:val="00C95720"/>
    <w:rsid w:val="00C958ED"/>
    <w:rsid w:val="00C95FB8"/>
    <w:rsid w:val="00C97BB9"/>
    <w:rsid w:val="00C97DBA"/>
    <w:rsid w:val="00CA2371"/>
    <w:rsid w:val="00CA35EE"/>
    <w:rsid w:val="00CA403A"/>
    <w:rsid w:val="00CA4BB5"/>
    <w:rsid w:val="00CA4E03"/>
    <w:rsid w:val="00CA5069"/>
    <w:rsid w:val="00CA61EF"/>
    <w:rsid w:val="00CA6204"/>
    <w:rsid w:val="00CA6B30"/>
    <w:rsid w:val="00CA6C71"/>
    <w:rsid w:val="00CA7F0C"/>
    <w:rsid w:val="00CB06EC"/>
    <w:rsid w:val="00CB1276"/>
    <w:rsid w:val="00CB3031"/>
    <w:rsid w:val="00CB3A24"/>
    <w:rsid w:val="00CB42E1"/>
    <w:rsid w:val="00CB57A2"/>
    <w:rsid w:val="00CB5C42"/>
    <w:rsid w:val="00CB5F55"/>
    <w:rsid w:val="00CB7119"/>
    <w:rsid w:val="00CB72EA"/>
    <w:rsid w:val="00CB792D"/>
    <w:rsid w:val="00CB7996"/>
    <w:rsid w:val="00CB7BDF"/>
    <w:rsid w:val="00CC1226"/>
    <w:rsid w:val="00CC1D55"/>
    <w:rsid w:val="00CC220E"/>
    <w:rsid w:val="00CC37A4"/>
    <w:rsid w:val="00CC46A5"/>
    <w:rsid w:val="00CC4B3E"/>
    <w:rsid w:val="00CC4B67"/>
    <w:rsid w:val="00CC50A7"/>
    <w:rsid w:val="00CC51CF"/>
    <w:rsid w:val="00CC5A34"/>
    <w:rsid w:val="00CC638C"/>
    <w:rsid w:val="00CC653C"/>
    <w:rsid w:val="00CD0050"/>
    <w:rsid w:val="00CD063B"/>
    <w:rsid w:val="00CD21D1"/>
    <w:rsid w:val="00CD2A5D"/>
    <w:rsid w:val="00CD6408"/>
    <w:rsid w:val="00CD6CF4"/>
    <w:rsid w:val="00CD7DB8"/>
    <w:rsid w:val="00CE0D0A"/>
    <w:rsid w:val="00CE1974"/>
    <w:rsid w:val="00CE2FC8"/>
    <w:rsid w:val="00CE33C1"/>
    <w:rsid w:val="00CE40C0"/>
    <w:rsid w:val="00CE4495"/>
    <w:rsid w:val="00CE4F18"/>
    <w:rsid w:val="00CE69D4"/>
    <w:rsid w:val="00CE7363"/>
    <w:rsid w:val="00CE7C0D"/>
    <w:rsid w:val="00CE7E17"/>
    <w:rsid w:val="00CE7F65"/>
    <w:rsid w:val="00CE7F7E"/>
    <w:rsid w:val="00CF0C3C"/>
    <w:rsid w:val="00CF1754"/>
    <w:rsid w:val="00CF1BE6"/>
    <w:rsid w:val="00CF33AB"/>
    <w:rsid w:val="00CF47A0"/>
    <w:rsid w:val="00CF5478"/>
    <w:rsid w:val="00CF6354"/>
    <w:rsid w:val="00CF6E2C"/>
    <w:rsid w:val="00CF73F0"/>
    <w:rsid w:val="00D0052D"/>
    <w:rsid w:val="00D0100C"/>
    <w:rsid w:val="00D02243"/>
    <w:rsid w:val="00D024DC"/>
    <w:rsid w:val="00D03B3B"/>
    <w:rsid w:val="00D04BA8"/>
    <w:rsid w:val="00D05552"/>
    <w:rsid w:val="00D06F24"/>
    <w:rsid w:val="00D111B5"/>
    <w:rsid w:val="00D11372"/>
    <w:rsid w:val="00D11A85"/>
    <w:rsid w:val="00D12093"/>
    <w:rsid w:val="00D12ABA"/>
    <w:rsid w:val="00D12E7D"/>
    <w:rsid w:val="00D131E8"/>
    <w:rsid w:val="00D1355D"/>
    <w:rsid w:val="00D1376E"/>
    <w:rsid w:val="00D1389B"/>
    <w:rsid w:val="00D14FE2"/>
    <w:rsid w:val="00D153A5"/>
    <w:rsid w:val="00D153D4"/>
    <w:rsid w:val="00D1555D"/>
    <w:rsid w:val="00D15A53"/>
    <w:rsid w:val="00D16AC4"/>
    <w:rsid w:val="00D16E7F"/>
    <w:rsid w:val="00D16EAB"/>
    <w:rsid w:val="00D175DE"/>
    <w:rsid w:val="00D17A0B"/>
    <w:rsid w:val="00D20293"/>
    <w:rsid w:val="00D208E3"/>
    <w:rsid w:val="00D221B6"/>
    <w:rsid w:val="00D226D5"/>
    <w:rsid w:val="00D22F4B"/>
    <w:rsid w:val="00D23087"/>
    <w:rsid w:val="00D2319B"/>
    <w:rsid w:val="00D23554"/>
    <w:rsid w:val="00D23EEF"/>
    <w:rsid w:val="00D244CB"/>
    <w:rsid w:val="00D24502"/>
    <w:rsid w:val="00D2468F"/>
    <w:rsid w:val="00D25DC8"/>
    <w:rsid w:val="00D25E5E"/>
    <w:rsid w:val="00D2623A"/>
    <w:rsid w:val="00D27420"/>
    <w:rsid w:val="00D3105D"/>
    <w:rsid w:val="00D33103"/>
    <w:rsid w:val="00D332DC"/>
    <w:rsid w:val="00D34466"/>
    <w:rsid w:val="00D355AE"/>
    <w:rsid w:val="00D356AA"/>
    <w:rsid w:val="00D37BC5"/>
    <w:rsid w:val="00D43150"/>
    <w:rsid w:val="00D44EDB"/>
    <w:rsid w:val="00D47AD2"/>
    <w:rsid w:val="00D47C77"/>
    <w:rsid w:val="00D50279"/>
    <w:rsid w:val="00D507DD"/>
    <w:rsid w:val="00D51012"/>
    <w:rsid w:val="00D510C8"/>
    <w:rsid w:val="00D51626"/>
    <w:rsid w:val="00D51681"/>
    <w:rsid w:val="00D5305D"/>
    <w:rsid w:val="00D53A3F"/>
    <w:rsid w:val="00D54721"/>
    <w:rsid w:val="00D5499B"/>
    <w:rsid w:val="00D54A9A"/>
    <w:rsid w:val="00D54D70"/>
    <w:rsid w:val="00D56F12"/>
    <w:rsid w:val="00D60381"/>
    <w:rsid w:val="00D60882"/>
    <w:rsid w:val="00D60F1F"/>
    <w:rsid w:val="00D61EB0"/>
    <w:rsid w:val="00D65232"/>
    <w:rsid w:val="00D65F90"/>
    <w:rsid w:val="00D67109"/>
    <w:rsid w:val="00D6715D"/>
    <w:rsid w:val="00D71609"/>
    <w:rsid w:val="00D71753"/>
    <w:rsid w:val="00D71829"/>
    <w:rsid w:val="00D735C8"/>
    <w:rsid w:val="00D74229"/>
    <w:rsid w:val="00D74648"/>
    <w:rsid w:val="00D74928"/>
    <w:rsid w:val="00D76780"/>
    <w:rsid w:val="00D76850"/>
    <w:rsid w:val="00D76EEA"/>
    <w:rsid w:val="00D77E1D"/>
    <w:rsid w:val="00D80658"/>
    <w:rsid w:val="00D810EC"/>
    <w:rsid w:val="00D83BB2"/>
    <w:rsid w:val="00D83D52"/>
    <w:rsid w:val="00D83DEA"/>
    <w:rsid w:val="00D844B8"/>
    <w:rsid w:val="00D84CB3"/>
    <w:rsid w:val="00D85FDE"/>
    <w:rsid w:val="00D86D5F"/>
    <w:rsid w:val="00D870C1"/>
    <w:rsid w:val="00D87CA9"/>
    <w:rsid w:val="00D906D9"/>
    <w:rsid w:val="00D9255F"/>
    <w:rsid w:val="00D92839"/>
    <w:rsid w:val="00D92DD5"/>
    <w:rsid w:val="00D92F62"/>
    <w:rsid w:val="00D933A0"/>
    <w:rsid w:val="00D9417A"/>
    <w:rsid w:val="00D941C9"/>
    <w:rsid w:val="00D94B9B"/>
    <w:rsid w:val="00D94D28"/>
    <w:rsid w:val="00D952D2"/>
    <w:rsid w:val="00D953A0"/>
    <w:rsid w:val="00D96B5E"/>
    <w:rsid w:val="00D9722C"/>
    <w:rsid w:val="00D97D98"/>
    <w:rsid w:val="00DA10C6"/>
    <w:rsid w:val="00DA127A"/>
    <w:rsid w:val="00DA1901"/>
    <w:rsid w:val="00DA398F"/>
    <w:rsid w:val="00DA510F"/>
    <w:rsid w:val="00DA526A"/>
    <w:rsid w:val="00DA6061"/>
    <w:rsid w:val="00DA6130"/>
    <w:rsid w:val="00DA626C"/>
    <w:rsid w:val="00DA62E1"/>
    <w:rsid w:val="00DA6812"/>
    <w:rsid w:val="00DA6E2E"/>
    <w:rsid w:val="00DB118E"/>
    <w:rsid w:val="00DB1E42"/>
    <w:rsid w:val="00DB2163"/>
    <w:rsid w:val="00DB2D95"/>
    <w:rsid w:val="00DB2D9C"/>
    <w:rsid w:val="00DB3DC5"/>
    <w:rsid w:val="00DB4830"/>
    <w:rsid w:val="00DB5549"/>
    <w:rsid w:val="00DB55CE"/>
    <w:rsid w:val="00DB58C3"/>
    <w:rsid w:val="00DB5A5F"/>
    <w:rsid w:val="00DB6D14"/>
    <w:rsid w:val="00DB6F07"/>
    <w:rsid w:val="00DB70E9"/>
    <w:rsid w:val="00DB7616"/>
    <w:rsid w:val="00DC236A"/>
    <w:rsid w:val="00DC35A4"/>
    <w:rsid w:val="00DC4E6D"/>
    <w:rsid w:val="00DC5580"/>
    <w:rsid w:val="00DC5E00"/>
    <w:rsid w:val="00DC6678"/>
    <w:rsid w:val="00DC6EA6"/>
    <w:rsid w:val="00DC7303"/>
    <w:rsid w:val="00DD0FEE"/>
    <w:rsid w:val="00DD1142"/>
    <w:rsid w:val="00DD252D"/>
    <w:rsid w:val="00DD3481"/>
    <w:rsid w:val="00DD353D"/>
    <w:rsid w:val="00DD36DD"/>
    <w:rsid w:val="00DD38C7"/>
    <w:rsid w:val="00DD3C46"/>
    <w:rsid w:val="00DD433F"/>
    <w:rsid w:val="00DD4397"/>
    <w:rsid w:val="00DD4C75"/>
    <w:rsid w:val="00DD51CF"/>
    <w:rsid w:val="00DD5A94"/>
    <w:rsid w:val="00DD6E32"/>
    <w:rsid w:val="00DD7132"/>
    <w:rsid w:val="00DD7EA3"/>
    <w:rsid w:val="00DE06A0"/>
    <w:rsid w:val="00DE13B1"/>
    <w:rsid w:val="00DE1806"/>
    <w:rsid w:val="00DE2155"/>
    <w:rsid w:val="00DE2C37"/>
    <w:rsid w:val="00DE2C92"/>
    <w:rsid w:val="00DE55E8"/>
    <w:rsid w:val="00DF0249"/>
    <w:rsid w:val="00DF03C2"/>
    <w:rsid w:val="00DF08D3"/>
    <w:rsid w:val="00DF248F"/>
    <w:rsid w:val="00DF2784"/>
    <w:rsid w:val="00DF3B16"/>
    <w:rsid w:val="00DF5DFF"/>
    <w:rsid w:val="00DF6B16"/>
    <w:rsid w:val="00DF6B79"/>
    <w:rsid w:val="00DF788B"/>
    <w:rsid w:val="00E00ACF"/>
    <w:rsid w:val="00E01885"/>
    <w:rsid w:val="00E01D1F"/>
    <w:rsid w:val="00E027F4"/>
    <w:rsid w:val="00E02964"/>
    <w:rsid w:val="00E02D7B"/>
    <w:rsid w:val="00E0403F"/>
    <w:rsid w:val="00E04761"/>
    <w:rsid w:val="00E05012"/>
    <w:rsid w:val="00E05BA8"/>
    <w:rsid w:val="00E06134"/>
    <w:rsid w:val="00E06661"/>
    <w:rsid w:val="00E06F1B"/>
    <w:rsid w:val="00E07327"/>
    <w:rsid w:val="00E07CCE"/>
    <w:rsid w:val="00E10585"/>
    <w:rsid w:val="00E10A5A"/>
    <w:rsid w:val="00E12D53"/>
    <w:rsid w:val="00E159FD"/>
    <w:rsid w:val="00E15AF3"/>
    <w:rsid w:val="00E1605B"/>
    <w:rsid w:val="00E16E59"/>
    <w:rsid w:val="00E17C44"/>
    <w:rsid w:val="00E200B0"/>
    <w:rsid w:val="00E2138E"/>
    <w:rsid w:val="00E219C5"/>
    <w:rsid w:val="00E21A55"/>
    <w:rsid w:val="00E22D55"/>
    <w:rsid w:val="00E23301"/>
    <w:rsid w:val="00E23A27"/>
    <w:rsid w:val="00E23D5E"/>
    <w:rsid w:val="00E24BF8"/>
    <w:rsid w:val="00E25593"/>
    <w:rsid w:val="00E2576F"/>
    <w:rsid w:val="00E25897"/>
    <w:rsid w:val="00E25B64"/>
    <w:rsid w:val="00E25FCB"/>
    <w:rsid w:val="00E26E48"/>
    <w:rsid w:val="00E270D5"/>
    <w:rsid w:val="00E274CE"/>
    <w:rsid w:val="00E27648"/>
    <w:rsid w:val="00E305B2"/>
    <w:rsid w:val="00E3073C"/>
    <w:rsid w:val="00E3148B"/>
    <w:rsid w:val="00E31817"/>
    <w:rsid w:val="00E31F66"/>
    <w:rsid w:val="00E32214"/>
    <w:rsid w:val="00E33A34"/>
    <w:rsid w:val="00E34ED9"/>
    <w:rsid w:val="00E34F94"/>
    <w:rsid w:val="00E35041"/>
    <w:rsid w:val="00E352D5"/>
    <w:rsid w:val="00E35404"/>
    <w:rsid w:val="00E36C89"/>
    <w:rsid w:val="00E4021A"/>
    <w:rsid w:val="00E40538"/>
    <w:rsid w:val="00E40745"/>
    <w:rsid w:val="00E4191B"/>
    <w:rsid w:val="00E4248F"/>
    <w:rsid w:val="00E428A6"/>
    <w:rsid w:val="00E430D7"/>
    <w:rsid w:val="00E446C9"/>
    <w:rsid w:val="00E44F41"/>
    <w:rsid w:val="00E45A53"/>
    <w:rsid w:val="00E50C0A"/>
    <w:rsid w:val="00E5160C"/>
    <w:rsid w:val="00E51E28"/>
    <w:rsid w:val="00E529B4"/>
    <w:rsid w:val="00E52B50"/>
    <w:rsid w:val="00E52FA1"/>
    <w:rsid w:val="00E53BC3"/>
    <w:rsid w:val="00E54A6E"/>
    <w:rsid w:val="00E55EE6"/>
    <w:rsid w:val="00E56258"/>
    <w:rsid w:val="00E56DFF"/>
    <w:rsid w:val="00E57470"/>
    <w:rsid w:val="00E5776C"/>
    <w:rsid w:val="00E60055"/>
    <w:rsid w:val="00E60469"/>
    <w:rsid w:val="00E60892"/>
    <w:rsid w:val="00E626C9"/>
    <w:rsid w:val="00E62B87"/>
    <w:rsid w:val="00E65A91"/>
    <w:rsid w:val="00E66AAC"/>
    <w:rsid w:val="00E674AD"/>
    <w:rsid w:val="00E67852"/>
    <w:rsid w:val="00E67A6B"/>
    <w:rsid w:val="00E70660"/>
    <w:rsid w:val="00E70F75"/>
    <w:rsid w:val="00E70F78"/>
    <w:rsid w:val="00E71EFB"/>
    <w:rsid w:val="00E72328"/>
    <w:rsid w:val="00E73D52"/>
    <w:rsid w:val="00E74744"/>
    <w:rsid w:val="00E747E0"/>
    <w:rsid w:val="00E74D57"/>
    <w:rsid w:val="00E75086"/>
    <w:rsid w:val="00E75192"/>
    <w:rsid w:val="00E75B7C"/>
    <w:rsid w:val="00E76054"/>
    <w:rsid w:val="00E76E46"/>
    <w:rsid w:val="00E76FE8"/>
    <w:rsid w:val="00E7718C"/>
    <w:rsid w:val="00E77C9C"/>
    <w:rsid w:val="00E81940"/>
    <w:rsid w:val="00E8446D"/>
    <w:rsid w:val="00E84DDE"/>
    <w:rsid w:val="00E8504F"/>
    <w:rsid w:val="00E85FA0"/>
    <w:rsid w:val="00E86479"/>
    <w:rsid w:val="00E90431"/>
    <w:rsid w:val="00E90479"/>
    <w:rsid w:val="00E9119D"/>
    <w:rsid w:val="00E916FD"/>
    <w:rsid w:val="00E91BE1"/>
    <w:rsid w:val="00E92A29"/>
    <w:rsid w:val="00E92AA3"/>
    <w:rsid w:val="00E939F2"/>
    <w:rsid w:val="00E9452E"/>
    <w:rsid w:val="00E948E3"/>
    <w:rsid w:val="00E958D3"/>
    <w:rsid w:val="00E95E06"/>
    <w:rsid w:val="00E968FC"/>
    <w:rsid w:val="00E96B26"/>
    <w:rsid w:val="00E96C46"/>
    <w:rsid w:val="00E97185"/>
    <w:rsid w:val="00E975C5"/>
    <w:rsid w:val="00EA1A54"/>
    <w:rsid w:val="00EA2002"/>
    <w:rsid w:val="00EA2349"/>
    <w:rsid w:val="00EA293D"/>
    <w:rsid w:val="00EA3B8B"/>
    <w:rsid w:val="00EA4045"/>
    <w:rsid w:val="00EA4DDC"/>
    <w:rsid w:val="00EA500B"/>
    <w:rsid w:val="00EA5810"/>
    <w:rsid w:val="00EA5B46"/>
    <w:rsid w:val="00EA6237"/>
    <w:rsid w:val="00EA62CD"/>
    <w:rsid w:val="00EA6953"/>
    <w:rsid w:val="00EA7568"/>
    <w:rsid w:val="00EA7ACB"/>
    <w:rsid w:val="00EB1FF8"/>
    <w:rsid w:val="00EB2B43"/>
    <w:rsid w:val="00EB370F"/>
    <w:rsid w:val="00EB470E"/>
    <w:rsid w:val="00EB55F0"/>
    <w:rsid w:val="00EB56C9"/>
    <w:rsid w:val="00EB77E9"/>
    <w:rsid w:val="00EB7E2C"/>
    <w:rsid w:val="00EC0508"/>
    <w:rsid w:val="00EC1E36"/>
    <w:rsid w:val="00EC289F"/>
    <w:rsid w:val="00EC3EFB"/>
    <w:rsid w:val="00EC49AE"/>
    <w:rsid w:val="00EC6010"/>
    <w:rsid w:val="00ED0FCB"/>
    <w:rsid w:val="00ED15E1"/>
    <w:rsid w:val="00ED1996"/>
    <w:rsid w:val="00ED1A47"/>
    <w:rsid w:val="00ED1ADF"/>
    <w:rsid w:val="00ED2FE8"/>
    <w:rsid w:val="00ED32A3"/>
    <w:rsid w:val="00ED6ED0"/>
    <w:rsid w:val="00ED729D"/>
    <w:rsid w:val="00ED7745"/>
    <w:rsid w:val="00ED7772"/>
    <w:rsid w:val="00ED7D1F"/>
    <w:rsid w:val="00EE06AE"/>
    <w:rsid w:val="00EE1A65"/>
    <w:rsid w:val="00EE1C64"/>
    <w:rsid w:val="00EE1F2C"/>
    <w:rsid w:val="00EE2AA1"/>
    <w:rsid w:val="00EE2C47"/>
    <w:rsid w:val="00EE3286"/>
    <w:rsid w:val="00EE5661"/>
    <w:rsid w:val="00EE625D"/>
    <w:rsid w:val="00EE6C55"/>
    <w:rsid w:val="00EE702A"/>
    <w:rsid w:val="00EF0617"/>
    <w:rsid w:val="00EF260A"/>
    <w:rsid w:val="00EF2A76"/>
    <w:rsid w:val="00EF37BF"/>
    <w:rsid w:val="00EF4008"/>
    <w:rsid w:val="00EF4123"/>
    <w:rsid w:val="00EF4883"/>
    <w:rsid w:val="00EF531A"/>
    <w:rsid w:val="00EF705A"/>
    <w:rsid w:val="00EF7B8D"/>
    <w:rsid w:val="00EF7FBB"/>
    <w:rsid w:val="00F01014"/>
    <w:rsid w:val="00F0120A"/>
    <w:rsid w:val="00F02358"/>
    <w:rsid w:val="00F02CF7"/>
    <w:rsid w:val="00F03192"/>
    <w:rsid w:val="00F04377"/>
    <w:rsid w:val="00F05091"/>
    <w:rsid w:val="00F07290"/>
    <w:rsid w:val="00F079D8"/>
    <w:rsid w:val="00F11215"/>
    <w:rsid w:val="00F11470"/>
    <w:rsid w:val="00F11DB1"/>
    <w:rsid w:val="00F11F88"/>
    <w:rsid w:val="00F15A1D"/>
    <w:rsid w:val="00F20409"/>
    <w:rsid w:val="00F20958"/>
    <w:rsid w:val="00F20A4F"/>
    <w:rsid w:val="00F2125B"/>
    <w:rsid w:val="00F2129A"/>
    <w:rsid w:val="00F21E07"/>
    <w:rsid w:val="00F2283F"/>
    <w:rsid w:val="00F25AF7"/>
    <w:rsid w:val="00F2608B"/>
    <w:rsid w:val="00F26F9B"/>
    <w:rsid w:val="00F27050"/>
    <w:rsid w:val="00F278CC"/>
    <w:rsid w:val="00F30B19"/>
    <w:rsid w:val="00F30C94"/>
    <w:rsid w:val="00F32679"/>
    <w:rsid w:val="00F3462D"/>
    <w:rsid w:val="00F3566F"/>
    <w:rsid w:val="00F36668"/>
    <w:rsid w:val="00F367CE"/>
    <w:rsid w:val="00F36E2E"/>
    <w:rsid w:val="00F377BE"/>
    <w:rsid w:val="00F417FE"/>
    <w:rsid w:val="00F43606"/>
    <w:rsid w:val="00F4407B"/>
    <w:rsid w:val="00F44612"/>
    <w:rsid w:val="00F44740"/>
    <w:rsid w:val="00F465AA"/>
    <w:rsid w:val="00F46A38"/>
    <w:rsid w:val="00F470D4"/>
    <w:rsid w:val="00F470ED"/>
    <w:rsid w:val="00F507C8"/>
    <w:rsid w:val="00F51AC4"/>
    <w:rsid w:val="00F5232C"/>
    <w:rsid w:val="00F52BF8"/>
    <w:rsid w:val="00F554B5"/>
    <w:rsid w:val="00F55D4D"/>
    <w:rsid w:val="00F5759C"/>
    <w:rsid w:val="00F5799E"/>
    <w:rsid w:val="00F57A3E"/>
    <w:rsid w:val="00F57AF2"/>
    <w:rsid w:val="00F60270"/>
    <w:rsid w:val="00F6058D"/>
    <w:rsid w:val="00F60A89"/>
    <w:rsid w:val="00F60D95"/>
    <w:rsid w:val="00F611F9"/>
    <w:rsid w:val="00F61B12"/>
    <w:rsid w:val="00F61C59"/>
    <w:rsid w:val="00F62BB6"/>
    <w:rsid w:val="00F62FB8"/>
    <w:rsid w:val="00F63056"/>
    <w:rsid w:val="00F63993"/>
    <w:rsid w:val="00F65FFD"/>
    <w:rsid w:val="00F6628E"/>
    <w:rsid w:val="00F663D7"/>
    <w:rsid w:val="00F66B04"/>
    <w:rsid w:val="00F67EE4"/>
    <w:rsid w:val="00F70057"/>
    <w:rsid w:val="00F70659"/>
    <w:rsid w:val="00F70AE1"/>
    <w:rsid w:val="00F71E88"/>
    <w:rsid w:val="00F723AF"/>
    <w:rsid w:val="00F730B5"/>
    <w:rsid w:val="00F730F3"/>
    <w:rsid w:val="00F73309"/>
    <w:rsid w:val="00F74664"/>
    <w:rsid w:val="00F754B2"/>
    <w:rsid w:val="00F75FA4"/>
    <w:rsid w:val="00F77D32"/>
    <w:rsid w:val="00F8071C"/>
    <w:rsid w:val="00F80E21"/>
    <w:rsid w:val="00F81014"/>
    <w:rsid w:val="00F819B2"/>
    <w:rsid w:val="00F81DD4"/>
    <w:rsid w:val="00F82532"/>
    <w:rsid w:val="00F838B0"/>
    <w:rsid w:val="00F84582"/>
    <w:rsid w:val="00F85436"/>
    <w:rsid w:val="00F86866"/>
    <w:rsid w:val="00F86ADC"/>
    <w:rsid w:val="00F86EB5"/>
    <w:rsid w:val="00F87130"/>
    <w:rsid w:val="00F87AB2"/>
    <w:rsid w:val="00F87DEA"/>
    <w:rsid w:val="00F90ACA"/>
    <w:rsid w:val="00F9109D"/>
    <w:rsid w:val="00F91190"/>
    <w:rsid w:val="00F93AF1"/>
    <w:rsid w:val="00F96030"/>
    <w:rsid w:val="00FA0B63"/>
    <w:rsid w:val="00FA187E"/>
    <w:rsid w:val="00FA4597"/>
    <w:rsid w:val="00FA52F9"/>
    <w:rsid w:val="00FA58A4"/>
    <w:rsid w:val="00FA5B57"/>
    <w:rsid w:val="00FA5F78"/>
    <w:rsid w:val="00FA7292"/>
    <w:rsid w:val="00FB0112"/>
    <w:rsid w:val="00FB0A9B"/>
    <w:rsid w:val="00FB0F7C"/>
    <w:rsid w:val="00FB107D"/>
    <w:rsid w:val="00FB1914"/>
    <w:rsid w:val="00FB19CF"/>
    <w:rsid w:val="00FB20C0"/>
    <w:rsid w:val="00FB253B"/>
    <w:rsid w:val="00FB274B"/>
    <w:rsid w:val="00FB391D"/>
    <w:rsid w:val="00FB448D"/>
    <w:rsid w:val="00FB5069"/>
    <w:rsid w:val="00FB5EF3"/>
    <w:rsid w:val="00FB6464"/>
    <w:rsid w:val="00FB6FE5"/>
    <w:rsid w:val="00FB79F7"/>
    <w:rsid w:val="00FC13A2"/>
    <w:rsid w:val="00FC234C"/>
    <w:rsid w:val="00FC2A7E"/>
    <w:rsid w:val="00FC3403"/>
    <w:rsid w:val="00FC3FED"/>
    <w:rsid w:val="00FC5960"/>
    <w:rsid w:val="00FC5CC7"/>
    <w:rsid w:val="00FC65A0"/>
    <w:rsid w:val="00FC6C26"/>
    <w:rsid w:val="00FC6F64"/>
    <w:rsid w:val="00FD1494"/>
    <w:rsid w:val="00FD2EFC"/>
    <w:rsid w:val="00FD3CE2"/>
    <w:rsid w:val="00FD4C01"/>
    <w:rsid w:val="00FD623A"/>
    <w:rsid w:val="00FD6A88"/>
    <w:rsid w:val="00FD716B"/>
    <w:rsid w:val="00FD7CC0"/>
    <w:rsid w:val="00FD7DD8"/>
    <w:rsid w:val="00FD7E94"/>
    <w:rsid w:val="00FE297F"/>
    <w:rsid w:val="00FE29FF"/>
    <w:rsid w:val="00FE449E"/>
    <w:rsid w:val="00FE5775"/>
    <w:rsid w:val="00FE7AB1"/>
    <w:rsid w:val="00FF0A6A"/>
    <w:rsid w:val="00FF0B48"/>
    <w:rsid w:val="00FF0F22"/>
    <w:rsid w:val="00FF2877"/>
    <w:rsid w:val="00FF2A69"/>
    <w:rsid w:val="00FF3246"/>
    <w:rsid w:val="00FF36F6"/>
    <w:rsid w:val="00FF3D74"/>
    <w:rsid w:val="00FF5A51"/>
    <w:rsid w:val="00FF5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EA1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794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9E7940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customStyle="1" w:styleId="ConsPlusTitle">
    <w:name w:val="ConsPlusTitle"/>
    <w:uiPriority w:val="99"/>
    <w:rsid w:val="009E794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0">
    <w:name w:val="Знак Знак Знак"/>
    <w:basedOn w:val="Normal"/>
    <w:uiPriority w:val="99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1">
    <w:name w:val="Знак"/>
    <w:basedOn w:val="Normal"/>
    <w:uiPriority w:val="99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9E794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E7940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9E7940"/>
    <w:rPr>
      <w:rFonts w:cs="Times New Roman"/>
    </w:rPr>
  </w:style>
  <w:style w:type="paragraph" w:customStyle="1" w:styleId="1">
    <w:name w:val="Знак Знак Знак1 Знак"/>
    <w:basedOn w:val="Normal"/>
    <w:uiPriority w:val="99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9E794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E7940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9E7940"/>
    <w:pPr>
      <w:jc w:val="both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E794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0">
    <w:name w:val="Знак1"/>
    <w:basedOn w:val="Normal"/>
    <w:uiPriority w:val="99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 Знак1"/>
    <w:basedOn w:val="Normal"/>
    <w:uiPriority w:val="99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E794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E794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0">
    <w:name w:val="Знак Знак Знак1 Знак1"/>
    <w:basedOn w:val="Normal"/>
    <w:uiPriority w:val="99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1">
    <w:name w:val="Знак11"/>
    <w:basedOn w:val="Normal"/>
    <w:uiPriority w:val="99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2">
    <w:name w:val="Знак Знак Знак Знак Знак Знак Знак Знак Знак Знак"/>
    <w:basedOn w:val="Normal"/>
    <w:uiPriority w:val="99"/>
    <w:rsid w:val="009E794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2">
    <w:name w:val="Знак1 Знак Знак Знак"/>
    <w:basedOn w:val="Normal"/>
    <w:uiPriority w:val="99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2">
    <w:name w:val="Знак1 Знак Знак Знак1"/>
    <w:basedOn w:val="Normal"/>
    <w:uiPriority w:val="99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E79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7940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23E27"/>
    <w:pPr>
      <w:ind w:left="720"/>
      <w:contextualSpacing/>
    </w:pPr>
  </w:style>
  <w:style w:type="character" w:styleId="Strong">
    <w:name w:val="Strong"/>
    <w:basedOn w:val="DefaultParagraphFont"/>
    <w:uiPriority w:val="99"/>
    <w:qFormat/>
    <w:locked/>
    <w:rsid w:val="003339B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77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696</Words>
  <Characters>3969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Проект  </dc:title>
  <dc:subject/>
  <dc:creator>PetrovaOA</dc:creator>
  <cp:keywords/>
  <dc:description/>
  <cp:lastModifiedBy>ButakovaSB</cp:lastModifiedBy>
  <cp:revision>2</cp:revision>
  <cp:lastPrinted>2024-11-05T06:25:00Z</cp:lastPrinted>
  <dcterms:created xsi:type="dcterms:W3CDTF">2024-11-07T00:39:00Z</dcterms:created>
  <dcterms:modified xsi:type="dcterms:W3CDTF">2024-11-07T00:39:00Z</dcterms:modified>
</cp:coreProperties>
</file>